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A4D7C" w14:textId="77777777" w:rsidR="000574FA" w:rsidRPr="006F2453" w:rsidRDefault="000574FA" w:rsidP="00801A0A">
      <w:pPr>
        <w:pStyle w:val="ASDEFCONTitle"/>
      </w:pPr>
      <w:r w:rsidRPr="006F2453">
        <w:t>DELIVERY SCHEDULE (CORE)</w:t>
      </w:r>
    </w:p>
    <w:p w14:paraId="07CB5E00" w14:textId="30D716DB" w:rsidR="000574FA" w:rsidRPr="006F2453" w:rsidRDefault="000574FA" w:rsidP="00801A0A">
      <w:pPr>
        <w:pStyle w:val="NoteToTenderers-ASDEFCON"/>
      </w:pPr>
      <w:r w:rsidRPr="006F2453">
        <w:t xml:space="preserve">Note to tenderers:  Attachment C will consist of an amalgamation of TDR </w:t>
      </w:r>
      <w:r w:rsidR="00F77C2E">
        <w:t>D</w:t>
      </w:r>
      <w:r w:rsidRPr="006F2453">
        <w:t>-3</w:t>
      </w:r>
      <w:r w:rsidR="009D3519">
        <w:t>,</w:t>
      </w:r>
      <w:r w:rsidR="009D3519" w:rsidRPr="009D3519">
        <w:t xml:space="preserve"> </w:t>
      </w:r>
      <w:r w:rsidR="009D3519">
        <w:t xml:space="preserve">this draft attachment, </w:t>
      </w:r>
      <w:r w:rsidRPr="006F2453">
        <w:t>the successful tenderer’s response</w:t>
      </w:r>
      <w:r w:rsidR="009D3519" w:rsidRPr="009D3519">
        <w:t xml:space="preserve"> </w:t>
      </w:r>
      <w:r w:rsidR="009D3519">
        <w:t>and any negotiated</w:t>
      </w:r>
      <w:r w:rsidR="00BB0E06">
        <w:t xml:space="preserve"> </w:t>
      </w:r>
      <w:r w:rsidR="00B31431">
        <w:t>changes</w:t>
      </w:r>
      <w:r w:rsidRPr="006F2453">
        <w:t>.</w:t>
      </w:r>
    </w:p>
    <w:p w14:paraId="7AFA4699" w14:textId="1DD278C1" w:rsidR="004D11FD" w:rsidRDefault="004D11FD" w:rsidP="00E61278">
      <w:pPr>
        <w:pStyle w:val="ATTANNLV1-ASDEFCON"/>
      </w:pPr>
      <w:r>
        <w:t>MILESTONE SCHEDULE AND DELIVERY SCHEDULE (SUPPLIES)</w:t>
      </w:r>
    </w:p>
    <w:p w14:paraId="157A9B84" w14:textId="5A3D7915" w:rsidR="00A8145D" w:rsidRDefault="000574FA" w:rsidP="00C65E36">
      <w:pPr>
        <w:pStyle w:val="ATTANNLV2-ASDEFCON"/>
      </w:pPr>
      <w:r w:rsidRPr="006F2453">
        <w:t xml:space="preserve">The </w:t>
      </w:r>
      <w:r w:rsidR="00FA6F40">
        <w:t xml:space="preserve">Contractor shall </w:t>
      </w:r>
      <w:r w:rsidR="00FE7A80">
        <w:t xml:space="preserve">comply with the </w:t>
      </w:r>
      <w:r w:rsidR="00FA6F40">
        <w:t xml:space="preserve">dates and locations identified in the </w:t>
      </w:r>
      <w:r w:rsidRPr="00D94D8B">
        <w:t>Delivery Schedule</w:t>
      </w:r>
      <w:r w:rsidR="00FA6F40" w:rsidRPr="00D94D8B">
        <w:t xml:space="preserve"> - </w:t>
      </w:r>
      <w:r w:rsidR="00A06DCD">
        <w:fldChar w:fldCharType="begin"/>
      </w:r>
      <w:r w:rsidR="00A06DCD">
        <w:instrText xml:space="preserve"> REF _Ref48728780 \h </w:instrText>
      </w:r>
      <w:r w:rsidR="00A06DCD">
        <w:fldChar w:fldCharType="separate"/>
      </w:r>
      <w:r w:rsidR="00C41BB2" w:rsidRPr="00710E3B">
        <w:t>Table C-</w:t>
      </w:r>
      <w:r w:rsidR="00C41BB2">
        <w:rPr>
          <w:noProof/>
        </w:rPr>
        <w:t>1</w:t>
      </w:r>
      <w:r w:rsidR="00A06DCD">
        <w:fldChar w:fldCharType="end"/>
      </w:r>
      <w:r w:rsidR="00A06DCD">
        <w:t xml:space="preserve"> </w:t>
      </w:r>
      <w:r w:rsidRPr="00D94D8B">
        <w:t>(Milestone</w:t>
      </w:r>
      <w:r w:rsidR="00A8145D">
        <w:t xml:space="preserve"> Schedule</w:t>
      </w:r>
      <w:r w:rsidRPr="00D94D8B">
        <w:t xml:space="preserve">) and </w:t>
      </w:r>
      <w:r w:rsidR="00A06DCD">
        <w:fldChar w:fldCharType="begin"/>
      </w:r>
      <w:r w:rsidR="00A06DCD">
        <w:instrText xml:space="preserve"> REF _Ref54018992 \h </w:instrText>
      </w:r>
      <w:r w:rsidR="00A06DCD">
        <w:fldChar w:fldCharType="separate"/>
      </w:r>
      <w:r w:rsidR="00C41BB2" w:rsidRPr="00710E3B">
        <w:t xml:space="preserve">Table </w:t>
      </w:r>
      <w:r w:rsidR="00C41BB2">
        <w:t>C-</w:t>
      </w:r>
      <w:r w:rsidR="00C41BB2">
        <w:rPr>
          <w:noProof/>
        </w:rPr>
        <w:t>2</w:t>
      </w:r>
      <w:r w:rsidR="00A06DCD">
        <w:fldChar w:fldCharType="end"/>
      </w:r>
      <w:r w:rsidR="00A06DCD">
        <w:t xml:space="preserve"> </w:t>
      </w:r>
      <w:r w:rsidRPr="00D94D8B">
        <w:t>(</w:t>
      </w:r>
      <w:r w:rsidR="00A8145D">
        <w:t>Delivery Schedule (</w:t>
      </w:r>
      <w:r w:rsidRPr="00D94D8B">
        <w:t>Supplies</w:t>
      </w:r>
      <w:r w:rsidR="00A8145D">
        <w:t>)</w:t>
      </w:r>
      <w:r w:rsidRPr="00D94D8B">
        <w:t>).</w:t>
      </w:r>
    </w:p>
    <w:p w14:paraId="3DBADE74" w14:textId="7C6B8C17" w:rsidR="005D1DE4" w:rsidRDefault="00A06DCD" w:rsidP="005D1DE4">
      <w:pPr>
        <w:pStyle w:val="ATTANNLV2-ASDEFCON"/>
      </w:pPr>
      <w:r>
        <w:fldChar w:fldCharType="begin"/>
      </w:r>
      <w:r>
        <w:instrText xml:space="preserve"> REF _Ref48728780 \h </w:instrText>
      </w:r>
      <w:r>
        <w:fldChar w:fldCharType="separate"/>
      </w:r>
      <w:r w:rsidR="00C41BB2" w:rsidRPr="00710E3B">
        <w:t>Table C-</w:t>
      </w:r>
      <w:r w:rsidR="00C41BB2">
        <w:rPr>
          <w:noProof/>
        </w:rPr>
        <w:t>1</w:t>
      </w:r>
      <w:r>
        <w:fldChar w:fldCharType="end"/>
      </w:r>
      <w:r>
        <w:t xml:space="preserve"> </w:t>
      </w:r>
      <w:r w:rsidR="005D1DE4">
        <w:t xml:space="preserve">and </w:t>
      </w:r>
      <w:r>
        <w:fldChar w:fldCharType="begin"/>
      </w:r>
      <w:r>
        <w:instrText xml:space="preserve"> REF _Ref54018992 \h </w:instrText>
      </w:r>
      <w:r>
        <w:fldChar w:fldCharType="separate"/>
      </w:r>
      <w:r w:rsidR="00C41BB2" w:rsidRPr="00710E3B">
        <w:t xml:space="preserve">Table </w:t>
      </w:r>
      <w:r w:rsidR="00C41BB2">
        <w:t>C-</w:t>
      </w:r>
      <w:r w:rsidR="00C41BB2">
        <w:rPr>
          <w:noProof/>
        </w:rPr>
        <w:t>2</w:t>
      </w:r>
      <w:r>
        <w:fldChar w:fldCharType="end"/>
      </w:r>
      <w:r>
        <w:t xml:space="preserve"> </w:t>
      </w:r>
      <w:r w:rsidR="005D1DE4">
        <w:t>also:</w:t>
      </w:r>
    </w:p>
    <w:p w14:paraId="44F4DFA8" w14:textId="7CD74F09" w:rsidR="005D1DE4" w:rsidRDefault="005D1DE4" w:rsidP="005D1DE4">
      <w:pPr>
        <w:pStyle w:val="ATTANNLV3-ASDEFCON"/>
      </w:pPr>
      <w:r>
        <w:t>identify those Milestones that are Stop Payment Milestones;</w:t>
      </w:r>
    </w:p>
    <w:p w14:paraId="01350FDE" w14:textId="19B9A75E" w:rsidR="005D1DE4" w:rsidRDefault="005D1DE4" w:rsidP="005D1DE4">
      <w:pPr>
        <w:pStyle w:val="ATTANNLV3-ASDEFCON"/>
      </w:pPr>
      <w:r>
        <w:t xml:space="preserve">set out those Supplies </w:t>
      </w:r>
      <w:r w:rsidRPr="00C91AD0">
        <w:t xml:space="preserve">in relation to which ownership will pass to the Commonwealth </w:t>
      </w:r>
      <w:r>
        <w:t>in accordance with clause 6.</w:t>
      </w:r>
      <w:r w:rsidR="009A79A9">
        <w:t>8</w:t>
      </w:r>
      <w:r>
        <w:t>.1b(</w:t>
      </w:r>
      <w:proofErr w:type="spellStart"/>
      <w:r>
        <w:t>i</w:t>
      </w:r>
      <w:proofErr w:type="spellEnd"/>
      <w:r>
        <w:t>) of the COC (where applicable); and</w:t>
      </w:r>
    </w:p>
    <w:p w14:paraId="6BAE7756" w14:textId="37EB0A06" w:rsidR="005D1DE4" w:rsidRDefault="005D1DE4" w:rsidP="005D1DE4">
      <w:pPr>
        <w:pStyle w:val="ATTANNLV3-ASDEFCON"/>
      </w:pPr>
      <w:proofErr w:type="gramStart"/>
      <w:r>
        <w:t>identify</w:t>
      </w:r>
      <w:proofErr w:type="gramEnd"/>
      <w:r>
        <w:t xml:space="preserve"> those Supplies which will or will not be subject to Acceptance for the purposes of clause 6.8 of the COC, including (where applicable) any </w:t>
      </w:r>
      <w:r w:rsidR="00D043B2">
        <w:t xml:space="preserve">applicable </w:t>
      </w:r>
      <w:r>
        <w:t>Supplies that form part of a Milestone in</w:t>
      </w:r>
      <w:r w:rsidR="00A06DCD">
        <w:t xml:space="preserve"> </w:t>
      </w:r>
      <w:r w:rsidR="00A06DCD">
        <w:fldChar w:fldCharType="begin"/>
      </w:r>
      <w:r w:rsidR="00A06DCD">
        <w:instrText xml:space="preserve"> REF _Ref48728780 \h </w:instrText>
      </w:r>
      <w:r w:rsidR="00A06DCD">
        <w:fldChar w:fldCharType="separate"/>
      </w:r>
      <w:r w:rsidR="00C41BB2" w:rsidRPr="00710E3B">
        <w:t>Table C-</w:t>
      </w:r>
      <w:r w:rsidR="00C41BB2">
        <w:rPr>
          <w:noProof/>
        </w:rPr>
        <w:t>1</w:t>
      </w:r>
      <w:r w:rsidR="00A06DCD">
        <w:fldChar w:fldCharType="end"/>
      </w:r>
      <w:r w:rsidRPr="00C91AD0">
        <w:t>.</w:t>
      </w:r>
    </w:p>
    <w:p w14:paraId="77106D8A" w14:textId="26B4F655" w:rsidR="00F53D22" w:rsidRDefault="00FA6F40" w:rsidP="00C65E36">
      <w:pPr>
        <w:pStyle w:val="ATTANNLV2-ASDEFCON"/>
      </w:pPr>
      <w:r w:rsidRPr="00D94D8B">
        <w:t xml:space="preserve">The Milestone </w:t>
      </w:r>
      <w:r w:rsidR="00DE33CC" w:rsidRPr="00D94D8B">
        <w:t>Criteria (e</w:t>
      </w:r>
      <w:r w:rsidR="000574FA" w:rsidRPr="00D94D8B">
        <w:t>ntry and exit</w:t>
      </w:r>
      <w:r w:rsidR="00DE33CC" w:rsidRPr="00D94D8B">
        <w:t>)</w:t>
      </w:r>
      <w:r w:rsidR="000574FA" w:rsidRPr="00D94D8B">
        <w:t xml:space="preserve"> </w:t>
      </w:r>
      <w:r w:rsidRPr="00D94D8B">
        <w:t xml:space="preserve">applying to </w:t>
      </w:r>
      <w:r w:rsidR="00A06DCD">
        <w:fldChar w:fldCharType="begin"/>
      </w:r>
      <w:r w:rsidR="00A06DCD">
        <w:instrText xml:space="preserve"> REF _Ref48728780 \h </w:instrText>
      </w:r>
      <w:r w:rsidR="00A06DCD">
        <w:fldChar w:fldCharType="separate"/>
      </w:r>
      <w:r w:rsidR="00C41BB2" w:rsidRPr="00710E3B">
        <w:t>Table C-</w:t>
      </w:r>
      <w:r w:rsidR="00C41BB2">
        <w:rPr>
          <w:noProof/>
        </w:rPr>
        <w:t>1</w:t>
      </w:r>
      <w:r w:rsidR="00A06DCD">
        <w:fldChar w:fldCharType="end"/>
      </w:r>
      <w:r w:rsidR="00A06DCD">
        <w:t xml:space="preserve"> </w:t>
      </w:r>
      <w:r w:rsidR="000574FA" w:rsidRPr="00D94D8B">
        <w:t xml:space="preserve">are defined in </w:t>
      </w:r>
      <w:r w:rsidR="00F53D22">
        <w:t>clause</w:t>
      </w:r>
      <w:r w:rsidR="004D11FD">
        <w:t> </w:t>
      </w:r>
      <w:r w:rsidR="005D1DE4">
        <w:fldChar w:fldCharType="begin"/>
      </w:r>
      <w:r w:rsidR="005D1DE4">
        <w:instrText xml:space="preserve"> REF _Ref54003681 \r \h </w:instrText>
      </w:r>
      <w:r w:rsidR="005D1DE4">
        <w:fldChar w:fldCharType="separate"/>
      </w:r>
      <w:r w:rsidR="00C41BB2">
        <w:t>2</w:t>
      </w:r>
      <w:r w:rsidR="005D1DE4">
        <w:fldChar w:fldCharType="end"/>
      </w:r>
      <w:r w:rsidR="00650820">
        <w:t xml:space="preserve"> </w:t>
      </w:r>
      <w:r w:rsidR="004D11FD">
        <w:t xml:space="preserve">and </w:t>
      </w:r>
      <w:r w:rsidR="004D11FD">
        <w:fldChar w:fldCharType="begin"/>
      </w:r>
      <w:r w:rsidR="004D11FD">
        <w:instrText xml:space="preserve"> REF _Ref53994664 \h </w:instrText>
      </w:r>
      <w:r w:rsidR="004D11FD">
        <w:fldChar w:fldCharType="separate"/>
      </w:r>
      <w:r w:rsidR="00C41BB2">
        <w:t>Table C-</w:t>
      </w:r>
      <w:r w:rsidR="00C41BB2">
        <w:rPr>
          <w:noProof/>
        </w:rPr>
        <w:t>3</w:t>
      </w:r>
      <w:r w:rsidR="004D11FD">
        <w:fldChar w:fldCharType="end"/>
      </w:r>
      <w:r w:rsidR="000574FA" w:rsidRPr="00D94D8B">
        <w:t>.</w:t>
      </w:r>
      <w:r w:rsidR="000574FA" w:rsidRPr="006F2453">
        <w:t xml:space="preserve"> </w:t>
      </w:r>
      <w:r w:rsidR="00DE33CC">
        <w:t xml:space="preserve"> </w:t>
      </w:r>
      <w:r w:rsidR="000574FA" w:rsidRPr="006F2453">
        <w:t>In the event of an inconsistency, the delivery dates specified in this schedule have precedence over dates specified elsewhere in the Contract.</w:t>
      </w:r>
    </w:p>
    <w:p w14:paraId="3A0588A1" w14:textId="14707AFC" w:rsidR="00650820" w:rsidRDefault="00650820" w:rsidP="00650820">
      <w:pPr>
        <w:pStyle w:val="ASDEFCONNormal"/>
      </w:pPr>
    </w:p>
    <w:p w14:paraId="3A2AD2C4" w14:textId="77777777" w:rsidR="00650820" w:rsidRPr="00650820" w:rsidRDefault="00650820" w:rsidP="00650820">
      <w:pPr>
        <w:pStyle w:val="ATTANNLV2-ASDEFCON"/>
        <w:sectPr w:rsidR="00650820" w:rsidRPr="00650820" w:rsidSect="006102CD">
          <w:headerReference w:type="default" r:id="rId8"/>
          <w:footerReference w:type="default" r:id="rId9"/>
          <w:pgSz w:w="11907" w:h="16840" w:code="9"/>
          <w:pgMar w:top="1304" w:right="1418" w:bottom="907" w:left="1418" w:header="567" w:footer="284" w:gutter="0"/>
          <w:paperSrc w:first="257" w:other="257"/>
          <w:pgNumType w:start="1"/>
          <w:cols w:space="720"/>
          <w:docGrid w:linePitch="272"/>
        </w:sectPr>
      </w:pPr>
      <w:bookmarkStart w:id="0" w:name="_GoBack"/>
      <w:bookmarkEnd w:id="0"/>
    </w:p>
    <w:p w14:paraId="1FE1E937" w14:textId="6F3FA100" w:rsidR="000574FA" w:rsidRPr="006F2453" w:rsidRDefault="000574FA" w:rsidP="004D11FD">
      <w:pPr>
        <w:pStyle w:val="ASDEFCONNormal"/>
      </w:pPr>
    </w:p>
    <w:p w14:paraId="14E109B4" w14:textId="7894A59D" w:rsidR="00275C92" w:rsidRDefault="000574FA" w:rsidP="005D10FC">
      <w:pPr>
        <w:pStyle w:val="NoteToDrafters-ASDEFCON"/>
      </w:pPr>
      <w:r w:rsidRPr="006F2453">
        <w:t xml:space="preserve">Note to drafters:  </w:t>
      </w:r>
      <w:r w:rsidR="00BD7F92">
        <w:t>E</w:t>
      </w:r>
      <w:r w:rsidR="00BD7F92" w:rsidRPr="006F2453">
        <w:t xml:space="preserve">nsure that </w:t>
      </w:r>
      <w:r w:rsidR="00BD7F92">
        <w:t>p</w:t>
      </w:r>
      <w:r w:rsidRPr="006F2453">
        <w:t xml:space="preserve">rior to </w:t>
      </w:r>
      <w:r w:rsidR="00275C92">
        <w:t xml:space="preserve">issuing the Request </w:t>
      </w:r>
      <w:r w:rsidR="00AA7DFB">
        <w:t>f</w:t>
      </w:r>
      <w:r w:rsidR="00275C92">
        <w:t>or Tender (RFT):</w:t>
      </w:r>
    </w:p>
    <w:p w14:paraId="28ACEF51" w14:textId="0030C4E7" w:rsidR="00275C92" w:rsidRDefault="00275C92" w:rsidP="005B0AEF">
      <w:pPr>
        <w:pStyle w:val="NoteToDraftersList-ASDEFCON"/>
      </w:pPr>
      <w:r>
        <w:t>the list of Milestones and associated entry</w:t>
      </w:r>
      <w:r w:rsidR="00D043B2">
        <w:t xml:space="preserve"> or </w:t>
      </w:r>
      <w:r>
        <w:t xml:space="preserve">exit criteria in the following table are updated to align with the specific requirements of the Contract, </w:t>
      </w:r>
      <w:r w:rsidR="001B2802">
        <w:t>particularly</w:t>
      </w:r>
      <w:r>
        <w:t xml:space="preserve"> the SOW; and</w:t>
      </w:r>
    </w:p>
    <w:p w14:paraId="4EBA0596" w14:textId="2D2B54E8" w:rsidR="00275C92" w:rsidRDefault="00275C92" w:rsidP="005B0AEF">
      <w:pPr>
        <w:pStyle w:val="NoteToDraftersList-ASDEFCON"/>
      </w:pPr>
      <w:proofErr w:type="gramStart"/>
      <w:r>
        <w:t>the</w:t>
      </w:r>
      <w:proofErr w:type="gramEnd"/>
      <w:r>
        <w:t xml:space="preserve"> Milestones that the Commonwealth wishes to have treated as Stop Payment Milestones are </w:t>
      </w:r>
      <w:r w:rsidR="001B2802">
        <w:t>identified</w:t>
      </w:r>
      <w:r>
        <w:t xml:space="preserve"> in the table.</w:t>
      </w:r>
    </w:p>
    <w:p w14:paraId="315D383A" w14:textId="19C9418E" w:rsidR="00275C92" w:rsidRDefault="00275C92">
      <w:pPr>
        <w:pStyle w:val="NoteToDrafters-ASDEFCON"/>
      </w:pPr>
      <w:r>
        <w:t xml:space="preserve">The identification of Stop Payment Milestones should be undertaken in conjunction with the identification of Milestones against which Liquidated Damages would apply in Attachment D.  </w:t>
      </w:r>
      <w:r w:rsidR="005D1DE4">
        <w:t>Commercial a</w:t>
      </w:r>
      <w:r>
        <w:t>dvice should be sought to ensure that a commercially sound payment and remedies regime is identified.</w:t>
      </w:r>
    </w:p>
    <w:p w14:paraId="2C145FF5" w14:textId="58E49E94" w:rsidR="00C65E36" w:rsidRDefault="00275C92" w:rsidP="005D10FC">
      <w:pPr>
        <w:pStyle w:val="NoteToDrafters-ASDEFCON"/>
      </w:pPr>
      <w:r>
        <w:t xml:space="preserve">Also, drafters are to ensure that prior to the </w:t>
      </w:r>
      <w:r w:rsidR="00BD7F92">
        <w:t>Effective Date</w:t>
      </w:r>
      <w:r w:rsidR="00C65E36">
        <w:t>:</w:t>
      </w:r>
    </w:p>
    <w:p w14:paraId="38BC93D6" w14:textId="680E70A0" w:rsidR="000574FA" w:rsidRDefault="000574FA" w:rsidP="005B0AEF">
      <w:pPr>
        <w:pStyle w:val="NoteToDraftersList-ASDEFCON"/>
        <w:numPr>
          <w:ilvl w:val="0"/>
          <w:numId w:val="55"/>
        </w:numPr>
      </w:pPr>
      <w:proofErr w:type="gramStart"/>
      <w:r w:rsidRPr="006F2453">
        <w:t>delivery</w:t>
      </w:r>
      <w:proofErr w:type="gramEnd"/>
      <w:r w:rsidRPr="006F2453">
        <w:t xml:space="preserve"> details for all of the Supplies</w:t>
      </w:r>
      <w:r w:rsidR="00BD7F92">
        <w:t xml:space="preserve"> (</w:t>
      </w:r>
      <w:r w:rsidRPr="006F2453">
        <w:t xml:space="preserve">particularly Support System elements such as progressive and discrete quantities of </w:t>
      </w:r>
      <w:r w:rsidR="00C65E36" w:rsidRPr="006F2453">
        <w:t>Spares</w:t>
      </w:r>
      <w:r w:rsidRPr="006F2453">
        <w:t xml:space="preserve">, S&amp;TE, computers, </w:t>
      </w:r>
      <w:r w:rsidR="00C65E36" w:rsidRPr="006F2453">
        <w:t>Facilities</w:t>
      </w:r>
      <w:r w:rsidRPr="006F2453">
        <w:t>, and other resources</w:t>
      </w:r>
      <w:r w:rsidR="006532AC" w:rsidRPr="006F2453">
        <w:t xml:space="preserve"> and Supplies</w:t>
      </w:r>
      <w:r w:rsidR="00BD7F92">
        <w:t xml:space="preserve"> </w:t>
      </w:r>
      <w:r w:rsidR="00C65E36">
        <w:t>associated with Australian Industry Activities</w:t>
      </w:r>
      <w:r w:rsidR="00BD7F92">
        <w:t>)</w:t>
      </w:r>
      <w:r w:rsidRPr="006F2453">
        <w:t xml:space="preserve"> are clearly specified so as to effectively accommodate Acceptance activities.  Some Supplies will readily be cross-referenced and managed in accordance with Milestones under </w:t>
      </w:r>
      <w:r w:rsidR="00A06DCD">
        <w:fldChar w:fldCharType="begin"/>
      </w:r>
      <w:r w:rsidR="00A06DCD">
        <w:instrText xml:space="preserve"> REF _Ref48728780 \h </w:instrText>
      </w:r>
      <w:r w:rsidR="00A06DCD">
        <w:fldChar w:fldCharType="separate"/>
      </w:r>
      <w:r w:rsidR="00C41BB2" w:rsidRPr="00710E3B">
        <w:t>Table C-</w:t>
      </w:r>
      <w:r w:rsidR="00C41BB2">
        <w:rPr>
          <w:noProof/>
        </w:rPr>
        <w:t>1</w:t>
      </w:r>
      <w:r w:rsidR="00A06DCD">
        <w:fldChar w:fldCharType="end"/>
      </w:r>
      <w:r w:rsidR="00A06DCD">
        <w:t xml:space="preserve"> </w:t>
      </w:r>
      <w:r w:rsidR="00C65E36">
        <w:t xml:space="preserve">(including any </w:t>
      </w:r>
      <w:r w:rsidR="00D043B2">
        <w:t xml:space="preserve">applicable </w:t>
      </w:r>
      <w:r w:rsidR="00C65E36">
        <w:t xml:space="preserve">Supplies that form all or part of a Milestone) </w:t>
      </w:r>
      <w:r w:rsidRPr="006F2453">
        <w:t>whereas other Supplies may not, and need to have delivery details clearly specified in accordance with</w:t>
      </w:r>
      <w:r w:rsidR="00A06DCD">
        <w:t xml:space="preserve"> </w:t>
      </w:r>
      <w:r w:rsidR="00A06DCD">
        <w:fldChar w:fldCharType="begin"/>
      </w:r>
      <w:r w:rsidR="00A06DCD">
        <w:instrText xml:space="preserve"> REF _Ref54018992 \h </w:instrText>
      </w:r>
      <w:r w:rsidR="00A06DCD">
        <w:fldChar w:fldCharType="separate"/>
      </w:r>
      <w:r w:rsidR="00C41BB2" w:rsidRPr="00710E3B">
        <w:t xml:space="preserve">Table </w:t>
      </w:r>
      <w:r w:rsidR="00C41BB2">
        <w:t>C-</w:t>
      </w:r>
      <w:r w:rsidR="00C41BB2">
        <w:rPr>
          <w:noProof/>
        </w:rPr>
        <w:t>2</w:t>
      </w:r>
      <w:r w:rsidR="00A06DCD">
        <w:fldChar w:fldCharType="end"/>
      </w:r>
      <w:r w:rsidR="00C65E36">
        <w:t>; and</w:t>
      </w:r>
    </w:p>
    <w:p w14:paraId="053F0B74" w14:textId="1EC23560" w:rsidR="00C65E36" w:rsidRDefault="00C65E36" w:rsidP="00C65E36">
      <w:pPr>
        <w:pStyle w:val="NoteToDraftersList-ASDEFCON"/>
      </w:pPr>
      <w:proofErr w:type="gramStart"/>
      <w:r>
        <w:t>for</w:t>
      </w:r>
      <w:proofErr w:type="gramEnd"/>
      <w:r>
        <w:t xml:space="preserve"> each Milestone in</w:t>
      </w:r>
      <w:r w:rsidR="00A06DCD">
        <w:t xml:space="preserve"> </w:t>
      </w:r>
      <w:r w:rsidR="00A06DCD">
        <w:fldChar w:fldCharType="begin"/>
      </w:r>
      <w:r w:rsidR="00A06DCD">
        <w:instrText xml:space="preserve"> REF _Ref48728780 \h </w:instrText>
      </w:r>
      <w:r w:rsidR="00A06DCD">
        <w:fldChar w:fldCharType="separate"/>
      </w:r>
      <w:r w:rsidR="00C41BB2" w:rsidRPr="00710E3B">
        <w:t>Table C-</w:t>
      </w:r>
      <w:r w:rsidR="00C41BB2">
        <w:rPr>
          <w:noProof/>
        </w:rPr>
        <w:t>1</w:t>
      </w:r>
      <w:r w:rsidR="00A06DCD">
        <w:fldChar w:fldCharType="end"/>
      </w:r>
      <w:r>
        <w:t xml:space="preserve">, corresponding entry and exit criteria are included in </w:t>
      </w:r>
      <w:r>
        <w:fldChar w:fldCharType="begin"/>
      </w:r>
      <w:r>
        <w:instrText xml:space="preserve"> REF _Ref53994664 \h </w:instrText>
      </w:r>
      <w:r>
        <w:fldChar w:fldCharType="separate"/>
      </w:r>
      <w:r w:rsidR="00C41BB2">
        <w:t>Table C-</w:t>
      </w:r>
      <w:r w:rsidR="00C41BB2">
        <w:rPr>
          <w:noProof/>
        </w:rPr>
        <w:t>3</w:t>
      </w:r>
      <w:r>
        <w:fldChar w:fldCharType="end"/>
      </w:r>
      <w:r>
        <w:t>.</w:t>
      </w:r>
    </w:p>
    <w:p w14:paraId="0A7FC40A" w14:textId="6419A7D2" w:rsidR="003C10D5" w:rsidRPr="006F2453" w:rsidRDefault="003C10D5" w:rsidP="003C10D5">
      <w:pPr>
        <w:pStyle w:val="NoteToDrafters-ASDEFCON"/>
      </w:pPr>
      <w:r>
        <w:t>If either Earned Value Management (EVM) or Defence-Required Australian Industry Capabilities (DRAICs) are included in the draft SOW, drafters should refer to the draft Attachment C in ASDEFCON (Strategic Materiel) for additional Milestones and associated entry</w:t>
      </w:r>
      <w:r w:rsidR="008E3EDC">
        <w:t xml:space="preserve"> or </w:t>
      </w:r>
      <w:r>
        <w:t>exit criteria for inclusion in the following tables.</w:t>
      </w:r>
    </w:p>
    <w:p w14:paraId="01819EA0" w14:textId="022A66F2" w:rsidR="00811268" w:rsidRPr="00710E3B" w:rsidRDefault="00811268" w:rsidP="00396B1C">
      <w:pPr>
        <w:pStyle w:val="Table10ptHeading-ASDEFCON"/>
      </w:pPr>
      <w:bookmarkStart w:id="1" w:name="_Ref48728780"/>
      <w:r w:rsidRPr="00710E3B">
        <w:t>Table C-</w:t>
      </w:r>
      <w:fldSimple w:instr=" SEQ Table \* ARABIC ">
        <w:r w:rsidR="00C41BB2">
          <w:rPr>
            <w:noProof/>
          </w:rPr>
          <w:t>1</w:t>
        </w:r>
      </w:fldSimple>
      <w:bookmarkEnd w:id="1"/>
      <w:r w:rsidRPr="00710E3B">
        <w:t>: Milestone Schedule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1738"/>
        <w:gridCol w:w="1341"/>
        <w:gridCol w:w="1076"/>
        <w:gridCol w:w="4522"/>
        <w:gridCol w:w="2799"/>
        <w:gridCol w:w="1340"/>
        <w:gridCol w:w="1341"/>
      </w:tblGrid>
      <w:tr w:rsidR="00650820" w:rsidRPr="00E06AE2" w14:paraId="40962D6F" w14:textId="77777777" w:rsidTr="00235F5A">
        <w:trPr>
          <w:tblHeader/>
        </w:trPr>
        <w:tc>
          <w:tcPr>
            <w:tcW w:w="439" w:type="dxa"/>
            <w:shd w:val="pct15" w:color="auto" w:fill="FFFFFF"/>
          </w:tcPr>
          <w:p w14:paraId="13A59591" w14:textId="77777777" w:rsidR="007B16EC" w:rsidRPr="00E06AE2" w:rsidRDefault="007B16EC" w:rsidP="00801A0A">
            <w:pPr>
              <w:pStyle w:val="Table8ptHeading-ASDEFCON"/>
            </w:pPr>
            <w:r>
              <w:t>ID</w:t>
            </w:r>
          </w:p>
        </w:tc>
        <w:tc>
          <w:tcPr>
            <w:tcW w:w="1738" w:type="dxa"/>
            <w:shd w:val="pct15" w:color="auto" w:fill="FFFFFF"/>
          </w:tcPr>
          <w:p w14:paraId="52679CCA" w14:textId="77777777" w:rsidR="007B16EC" w:rsidRPr="00E06AE2" w:rsidRDefault="00773B08" w:rsidP="00801A0A">
            <w:pPr>
              <w:pStyle w:val="Table8ptHeading-ASDEFCON"/>
            </w:pPr>
            <w:r w:rsidRPr="00E06AE2">
              <w:t>Milestone</w:t>
            </w:r>
          </w:p>
        </w:tc>
        <w:tc>
          <w:tcPr>
            <w:tcW w:w="1341" w:type="dxa"/>
            <w:shd w:val="pct15" w:color="auto" w:fill="FFFFFF"/>
          </w:tcPr>
          <w:p w14:paraId="6BF6C54D" w14:textId="33B43353" w:rsidR="007B16EC" w:rsidRPr="00E06AE2" w:rsidRDefault="00773B08" w:rsidP="0042549F">
            <w:pPr>
              <w:pStyle w:val="Table8ptHeading-ASDEFCON"/>
            </w:pPr>
            <w:r w:rsidRPr="00E06AE2">
              <w:t>Milestone Date</w:t>
            </w:r>
          </w:p>
          <w:p w14:paraId="74FC0598" w14:textId="752E7C7D" w:rsidR="007B16EC" w:rsidRPr="00E06AE2" w:rsidRDefault="007B16EC" w:rsidP="0042549F">
            <w:pPr>
              <w:pStyle w:val="Table8ptHeading-ASDEFCON"/>
            </w:pPr>
            <w:r w:rsidRPr="00E06AE2">
              <w:t>(</w:t>
            </w:r>
            <w:r w:rsidR="0042549F">
              <w:t xml:space="preserve">in </w:t>
            </w:r>
            <w:r w:rsidRPr="00E06AE2">
              <w:t>months)</w:t>
            </w:r>
          </w:p>
        </w:tc>
        <w:tc>
          <w:tcPr>
            <w:tcW w:w="1076" w:type="dxa"/>
            <w:shd w:val="pct15" w:color="auto" w:fill="FFFFFF"/>
          </w:tcPr>
          <w:p w14:paraId="62E7060B" w14:textId="711FC42C" w:rsidR="00AA7DFB" w:rsidRDefault="00773B08" w:rsidP="00A16633">
            <w:pPr>
              <w:pStyle w:val="Table8ptHeading-ASDEFCON"/>
            </w:pPr>
            <w:r>
              <w:t>Stop Payment</w:t>
            </w:r>
          </w:p>
          <w:p w14:paraId="036F8458" w14:textId="47480CA3" w:rsidR="007B16EC" w:rsidRPr="00E06AE2" w:rsidRDefault="007B16EC" w:rsidP="00A16633">
            <w:pPr>
              <w:pStyle w:val="Table8ptHeading-ASDEFCON"/>
            </w:pPr>
            <w:r>
              <w:t>(Y</w:t>
            </w:r>
            <w:r w:rsidR="00D043B2">
              <w:t xml:space="preserve"> or </w:t>
            </w:r>
            <w:r>
              <w:t>N)</w:t>
            </w:r>
          </w:p>
        </w:tc>
        <w:tc>
          <w:tcPr>
            <w:tcW w:w="4522" w:type="dxa"/>
            <w:shd w:val="pct15" w:color="auto" w:fill="FFFFFF"/>
          </w:tcPr>
          <w:p w14:paraId="6834DBA3" w14:textId="3219B1E4" w:rsidR="007B16EC" w:rsidRPr="00E06AE2" w:rsidRDefault="00773B08" w:rsidP="00D043B2">
            <w:pPr>
              <w:pStyle w:val="Table8ptHeading-ASDEFCON"/>
            </w:pPr>
            <w:r>
              <w:t xml:space="preserve">Description of </w:t>
            </w:r>
            <w:r w:rsidR="00D043B2">
              <w:t xml:space="preserve">Applicable </w:t>
            </w:r>
            <w:r>
              <w:t>Supplies</w:t>
            </w:r>
          </w:p>
        </w:tc>
        <w:tc>
          <w:tcPr>
            <w:tcW w:w="2799" w:type="dxa"/>
            <w:shd w:val="pct15" w:color="auto" w:fill="FFFFFF"/>
          </w:tcPr>
          <w:p w14:paraId="4EDAFAD8" w14:textId="77777777" w:rsidR="007B16EC" w:rsidRPr="00E06AE2" w:rsidRDefault="00773B08" w:rsidP="00AA034E">
            <w:pPr>
              <w:pStyle w:val="Table8ptHeading-ASDEFCON"/>
            </w:pPr>
            <w:r w:rsidRPr="00E06AE2">
              <w:t>Delivery Location</w:t>
            </w:r>
          </w:p>
        </w:tc>
        <w:tc>
          <w:tcPr>
            <w:tcW w:w="1340" w:type="dxa"/>
            <w:shd w:val="pct15" w:color="auto" w:fill="FFFFFF"/>
          </w:tcPr>
          <w:p w14:paraId="081D27D2" w14:textId="6AB5B57B" w:rsidR="00AA7DFB" w:rsidRDefault="00773B08" w:rsidP="00A16633">
            <w:pPr>
              <w:pStyle w:val="Table8ptHeading-ASDEFCON"/>
            </w:pPr>
            <w:r>
              <w:t>Acceptance Required</w:t>
            </w:r>
          </w:p>
          <w:p w14:paraId="41D60942" w14:textId="1ECA4827" w:rsidR="007B16EC" w:rsidRPr="00E06AE2" w:rsidRDefault="007B16EC" w:rsidP="00A16633">
            <w:pPr>
              <w:pStyle w:val="Table8ptHeading-ASDEFCON"/>
            </w:pPr>
            <w:r>
              <w:t>(Y</w:t>
            </w:r>
            <w:r w:rsidR="00D043B2">
              <w:t xml:space="preserve"> or </w:t>
            </w:r>
            <w:r>
              <w:t>N)</w:t>
            </w:r>
          </w:p>
        </w:tc>
        <w:tc>
          <w:tcPr>
            <w:tcW w:w="1341" w:type="dxa"/>
            <w:shd w:val="pct15" w:color="auto" w:fill="FFFFFF"/>
            <w:tcMar>
              <w:left w:w="57" w:type="dxa"/>
              <w:right w:w="57" w:type="dxa"/>
            </w:tcMar>
          </w:tcPr>
          <w:p w14:paraId="0C3C1D0D" w14:textId="16E9A8BB" w:rsidR="00AA7DFB" w:rsidRDefault="00773B08" w:rsidP="00A16633">
            <w:pPr>
              <w:pStyle w:val="Table8ptHeading-ASDEFCON"/>
              <w:rPr>
                <w:rFonts w:cs="Arial"/>
              </w:rPr>
            </w:pPr>
            <w:r>
              <w:rPr>
                <w:rFonts w:cs="Arial"/>
              </w:rPr>
              <w:t>Will Ownership Transfer to the Commonwealth</w:t>
            </w:r>
          </w:p>
          <w:p w14:paraId="4B2E0C2E" w14:textId="513ECF37" w:rsidR="007B16EC" w:rsidRDefault="00C77C9A" w:rsidP="00A16633">
            <w:pPr>
              <w:pStyle w:val="Table8ptHeading-ASDEFCON"/>
            </w:pPr>
            <w:r>
              <w:rPr>
                <w:rFonts w:cs="Arial"/>
              </w:rPr>
              <w:t>(Y</w:t>
            </w:r>
            <w:r w:rsidR="00D043B2">
              <w:rPr>
                <w:rFonts w:cs="Arial"/>
              </w:rPr>
              <w:t xml:space="preserve"> or </w:t>
            </w:r>
            <w:r>
              <w:rPr>
                <w:rFonts w:cs="Arial"/>
              </w:rPr>
              <w:t>N)</w:t>
            </w:r>
          </w:p>
        </w:tc>
      </w:tr>
      <w:tr w:rsidR="00650820" w:rsidRPr="00E06AE2" w14:paraId="1811178B" w14:textId="77777777" w:rsidTr="00235F5A">
        <w:trPr>
          <w:tblHeader/>
        </w:trPr>
        <w:tc>
          <w:tcPr>
            <w:tcW w:w="439" w:type="dxa"/>
            <w:shd w:val="pct15" w:color="auto" w:fill="FFFFFF"/>
          </w:tcPr>
          <w:p w14:paraId="5C59C44E" w14:textId="77777777" w:rsidR="007B16EC" w:rsidRPr="00E06AE2" w:rsidRDefault="007B16EC" w:rsidP="00AA034E">
            <w:pPr>
              <w:pStyle w:val="Table8ptHeading-ASDEFCON"/>
            </w:pPr>
            <w:r>
              <w:t>(a)</w:t>
            </w:r>
          </w:p>
        </w:tc>
        <w:tc>
          <w:tcPr>
            <w:tcW w:w="1738" w:type="dxa"/>
            <w:shd w:val="pct15" w:color="auto" w:fill="FFFFFF"/>
          </w:tcPr>
          <w:p w14:paraId="7ACCBB06" w14:textId="6C295699" w:rsidR="007B16EC" w:rsidRPr="00E06AE2" w:rsidRDefault="007B16EC" w:rsidP="00AA034E">
            <w:pPr>
              <w:pStyle w:val="Table8ptHeading-ASDEFCON"/>
            </w:pPr>
            <w:r w:rsidRPr="00E06AE2">
              <w:t>(</w:t>
            </w:r>
            <w:r>
              <w:t>b</w:t>
            </w:r>
            <w:r w:rsidRPr="00E06AE2">
              <w:t>)</w:t>
            </w:r>
          </w:p>
        </w:tc>
        <w:tc>
          <w:tcPr>
            <w:tcW w:w="1341" w:type="dxa"/>
            <w:shd w:val="pct15" w:color="auto" w:fill="FFFFFF"/>
          </w:tcPr>
          <w:p w14:paraId="1B2FDB74" w14:textId="6537932C" w:rsidR="007B16EC" w:rsidRPr="00E06AE2" w:rsidRDefault="007B16EC" w:rsidP="00AA034E">
            <w:pPr>
              <w:pStyle w:val="Table8ptHeading-ASDEFCON"/>
            </w:pPr>
            <w:r w:rsidRPr="00E06AE2">
              <w:t>(</w:t>
            </w:r>
            <w:r>
              <w:t>c</w:t>
            </w:r>
            <w:r w:rsidRPr="00E06AE2">
              <w:t>)</w:t>
            </w:r>
          </w:p>
        </w:tc>
        <w:tc>
          <w:tcPr>
            <w:tcW w:w="1076" w:type="dxa"/>
            <w:shd w:val="pct15" w:color="auto" w:fill="FFFFFF"/>
          </w:tcPr>
          <w:p w14:paraId="1602B7CD" w14:textId="77777777" w:rsidR="007B16EC" w:rsidRPr="00E06AE2" w:rsidRDefault="007B16EC" w:rsidP="00AA034E">
            <w:pPr>
              <w:pStyle w:val="Table8ptHeading-ASDEFCON"/>
            </w:pPr>
            <w:r>
              <w:t>(d)</w:t>
            </w:r>
          </w:p>
        </w:tc>
        <w:tc>
          <w:tcPr>
            <w:tcW w:w="4522" w:type="dxa"/>
            <w:shd w:val="pct15" w:color="auto" w:fill="FFFFFF"/>
          </w:tcPr>
          <w:p w14:paraId="0151F1F8" w14:textId="77777777" w:rsidR="007B16EC" w:rsidRPr="00E06AE2" w:rsidRDefault="007B16EC" w:rsidP="00AA034E">
            <w:pPr>
              <w:pStyle w:val="Table8ptHeading-ASDEFCON"/>
            </w:pPr>
            <w:r>
              <w:t>(e)</w:t>
            </w:r>
          </w:p>
        </w:tc>
        <w:tc>
          <w:tcPr>
            <w:tcW w:w="2799" w:type="dxa"/>
            <w:shd w:val="pct15" w:color="auto" w:fill="FFFFFF"/>
          </w:tcPr>
          <w:p w14:paraId="3FBC56F0" w14:textId="3F1221A1" w:rsidR="007B16EC" w:rsidRPr="00E06AE2" w:rsidRDefault="007B16EC" w:rsidP="00AA034E">
            <w:pPr>
              <w:pStyle w:val="Table8ptHeading-ASDEFCON"/>
            </w:pPr>
            <w:r w:rsidRPr="00E06AE2">
              <w:t>(</w:t>
            </w:r>
            <w:r>
              <w:t>f</w:t>
            </w:r>
            <w:r w:rsidRPr="00E06AE2">
              <w:t>)</w:t>
            </w:r>
          </w:p>
        </w:tc>
        <w:tc>
          <w:tcPr>
            <w:tcW w:w="1340" w:type="dxa"/>
            <w:shd w:val="pct15" w:color="auto" w:fill="FFFFFF"/>
          </w:tcPr>
          <w:p w14:paraId="37601699" w14:textId="77777777" w:rsidR="007B16EC" w:rsidRPr="00E06AE2" w:rsidRDefault="007B16EC" w:rsidP="00AA034E">
            <w:pPr>
              <w:pStyle w:val="Table8ptHeading-ASDEFCON"/>
            </w:pPr>
            <w:r>
              <w:t>(g)</w:t>
            </w:r>
          </w:p>
        </w:tc>
        <w:tc>
          <w:tcPr>
            <w:tcW w:w="1341" w:type="dxa"/>
            <w:shd w:val="pct15" w:color="auto" w:fill="FFFFFF"/>
          </w:tcPr>
          <w:p w14:paraId="7C4FAF9D" w14:textId="761D897A" w:rsidR="007B16EC" w:rsidRDefault="0034554C" w:rsidP="00AA034E">
            <w:pPr>
              <w:pStyle w:val="Table8ptHeading-ASDEFCON"/>
            </w:pPr>
            <w:r>
              <w:t>(h)</w:t>
            </w:r>
          </w:p>
        </w:tc>
      </w:tr>
      <w:tr w:rsidR="00650820" w:rsidRPr="00E06AE2" w14:paraId="06DF8126" w14:textId="77777777" w:rsidTr="00235F5A">
        <w:tc>
          <w:tcPr>
            <w:tcW w:w="439" w:type="dxa"/>
          </w:tcPr>
          <w:p w14:paraId="62C0EC90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1E402B94" w14:textId="77777777" w:rsidR="007B16EC" w:rsidRPr="00E06AE2" w:rsidRDefault="007B16EC" w:rsidP="00801A0A">
            <w:pPr>
              <w:pStyle w:val="Table8ptText-ASDEFCON"/>
            </w:pPr>
            <w:r w:rsidRPr="00E06AE2">
              <w:t>ED</w:t>
            </w:r>
          </w:p>
        </w:tc>
        <w:tc>
          <w:tcPr>
            <w:tcW w:w="1341" w:type="dxa"/>
          </w:tcPr>
          <w:p w14:paraId="1ED48963" w14:textId="77777777" w:rsidR="007B16EC" w:rsidRPr="00E06AE2" w:rsidRDefault="007B16EC" w:rsidP="00801A0A">
            <w:pPr>
              <w:pStyle w:val="Table8ptText-ASDEFCON"/>
            </w:pPr>
            <w:r w:rsidRPr="00E06AE2">
              <w:t>0 – complete</w:t>
            </w:r>
          </w:p>
        </w:tc>
        <w:tc>
          <w:tcPr>
            <w:tcW w:w="1076" w:type="dxa"/>
          </w:tcPr>
          <w:p w14:paraId="5AA74C6B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5F2B7A36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21FC658D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6AD0965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5F2418FD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386A1B06" w14:textId="77777777" w:rsidTr="00235F5A">
        <w:tc>
          <w:tcPr>
            <w:tcW w:w="439" w:type="dxa"/>
          </w:tcPr>
          <w:p w14:paraId="476A3D1C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51B73EC0" w14:textId="77777777" w:rsidR="007B16EC" w:rsidRPr="00E06AE2" w:rsidRDefault="007B16EC" w:rsidP="00801A0A">
            <w:pPr>
              <w:pStyle w:val="Table8ptText-ASDEFCON"/>
            </w:pPr>
            <w:r w:rsidRPr="00E06AE2">
              <w:t>SRR</w:t>
            </w:r>
          </w:p>
        </w:tc>
        <w:tc>
          <w:tcPr>
            <w:tcW w:w="1341" w:type="dxa"/>
          </w:tcPr>
          <w:p w14:paraId="7DEF34F2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5CCF2904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12655719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54CB08FC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0C24A083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742E89D1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48D7862E" w14:textId="77777777" w:rsidTr="00235F5A">
        <w:tc>
          <w:tcPr>
            <w:tcW w:w="439" w:type="dxa"/>
          </w:tcPr>
          <w:p w14:paraId="599B9802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412374F8" w14:textId="77777777" w:rsidR="007B16EC" w:rsidRPr="00E06AE2" w:rsidRDefault="007B16EC" w:rsidP="00801A0A">
            <w:pPr>
              <w:pStyle w:val="Table8ptText-ASDEFCON"/>
            </w:pPr>
            <w:r w:rsidRPr="00E06AE2">
              <w:t>SDR</w:t>
            </w:r>
          </w:p>
        </w:tc>
        <w:tc>
          <w:tcPr>
            <w:tcW w:w="1341" w:type="dxa"/>
          </w:tcPr>
          <w:p w14:paraId="084B2BAF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46D78708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5564090F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79BC6567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4B8B224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33AE82AA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4F714A68" w14:textId="77777777" w:rsidTr="00235F5A">
        <w:tc>
          <w:tcPr>
            <w:tcW w:w="439" w:type="dxa"/>
          </w:tcPr>
          <w:p w14:paraId="21712E0F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0E00C2EE" w14:textId="77777777" w:rsidR="007B16EC" w:rsidRPr="00E06AE2" w:rsidRDefault="007B16EC" w:rsidP="00801A0A">
            <w:pPr>
              <w:pStyle w:val="Table8ptText-ASDEFCON"/>
            </w:pPr>
            <w:r w:rsidRPr="00E06AE2">
              <w:t>PDR</w:t>
            </w:r>
          </w:p>
        </w:tc>
        <w:tc>
          <w:tcPr>
            <w:tcW w:w="1341" w:type="dxa"/>
          </w:tcPr>
          <w:p w14:paraId="4E42D0E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7454B003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6FF16696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1AF9804E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70BBF4E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75AED6BF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5A581B7F" w14:textId="77777777" w:rsidTr="00235F5A">
        <w:tc>
          <w:tcPr>
            <w:tcW w:w="439" w:type="dxa"/>
          </w:tcPr>
          <w:p w14:paraId="48405CB6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68317F4B" w14:textId="77777777" w:rsidR="007B16EC" w:rsidRPr="00E06AE2" w:rsidRDefault="007B16EC" w:rsidP="00801A0A">
            <w:pPr>
              <w:pStyle w:val="Table8ptText-ASDEFCON"/>
            </w:pPr>
            <w:r w:rsidRPr="00E06AE2">
              <w:t>DDR</w:t>
            </w:r>
          </w:p>
        </w:tc>
        <w:tc>
          <w:tcPr>
            <w:tcW w:w="1341" w:type="dxa"/>
          </w:tcPr>
          <w:p w14:paraId="4DED3D88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215E69B8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3E0A6D1E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3108F75C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400647A2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4BF6E911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0B6DA849" w14:textId="77777777" w:rsidTr="00235F5A">
        <w:tc>
          <w:tcPr>
            <w:tcW w:w="439" w:type="dxa"/>
          </w:tcPr>
          <w:p w14:paraId="47A132E1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0E29BCC8" w14:textId="4D9643D3" w:rsidR="007B16EC" w:rsidRPr="00E06AE2" w:rsidRDefault="007B16EC" w:rsidP="00801A0A">
            <w:pPr>
              <w:pStyle w:val="Table8ptText-ASDEFCON"/>
            </w:pPr>
            <w:r w:rsidRPr="00E06AE2">
              <w:t>PPR</w:t>
            </w:r>
          </w:p>
        </w:tc>
        <w:tc>
          <w:tcPr>
            <w:tcW w:w="1341" w:type="dxa"/>
          </w:tcPr>
          <w:p w14:paraId="723BEC5E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7FE7B653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774A88CF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016F5461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2704C55D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7D143622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30215897" w14:textId="77777777" w:rsidTr="00235F5A">
        <w:tc>
          <w:tcPr>
            <w:tcW w:w="439" w:type="dxa"/>
          </w:tcPr>
          <w:p w14:paraId="614FEC1F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52224298" w14:textId="77777777" w:rsidR="007B16EC" w:rsidRPr="00E06AE2" w:rsidRDefault="007B16EC" w:rsidP="00801A0A">
            <w:pPr>
              <w:pStyle w:val="Table8ptText-ASDEFCON"/>
            </w:pPr>
            <w:r w:rsidRPr="00E06AE2">
              <w:t>TRR</w:t>
            </w:r>
            <w:r>
              <w:t> #1</w:t>
            </w:r>
          </w:p>
        </w:tc>
        <w:tc>
          <w:tcPr>
            <w:tcW w:w="1341" w:type="dxa"/>
          </w:tcPr>
          <w:p w14:paraId="07619930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463E835B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67420762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6B2225D2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1811E6B9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01CCFD62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23971D3B" w14:textId="77777777" w:rsidTr="00235F5A">
        <w:tc>
          <w:tcPr>
            <w:tcW w:w="439" w:type="dxa"/>
          </w:tcPr>
          <w:p w14:paraId="0A507759" w14:textId="77777777" w:rsidR="007B16EC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4BFF3752" w14:textId="77777777" w:rsidR="007B16EC" w:rsidRPr="00E06AE2" w:rsidRDefault="007B16EC" w:rsidP="00801A0A">
            <w:pPr>
              <w:pStyle w:val="Table8ptText-ASDEFCON"/>
            </w:pPr>
            <w:r>
              <w:t>TRR #2</w:t>
            </w:r>
          </w:p>
        </w:tc>
        <w:tc>
          <w:tcPr>
            <w:tcW w:w="1341" w:type="dxa"/>
          </w:tcPr>
          <w:p w14:paraId="18FA2227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4EFCF21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58DFE72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20B35647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1B01A17C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289CD4A9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4DF88CA0" w14:textId="77777777" w:rsidTr="00235F5A">
        <w:tc>
          <w:tcPr>
            <w:tcW w:w="439" w:type="dxa"/>
          </w:tcPr>
          <w:p w14:paraId="77491EFF" w14:textId="77777777" w:rsidR="007B16EC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4B37102D" w14:textId="77777777" w:rsidR="007B16EC" w:rsidRPr="00E06AE2" w:rsidRDefault="007B16EC" w:rsidP="00801A0A">
            <w:pPr>
              <w:pStyle w:val="Table8ptText-ASDEFCON"/>
            </w:pPr>
            <w:r>
              <w:t>TRR #n</w:t>
            </w:r>
          </w:p>
        </w:tc>
        <w:tc>
          <w:tcPr>
            <w:tcW w:w="1341" w:type="dxa"/>
          </w:tcPr>
          <w:p w14:paraId="1A746BC9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7F57C4E6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6529A550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09B7CE59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6B73EF77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59B69ED7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6F87090D" w14:textId="77777777" w:rsidTr="00235F5A">
        <w:tc>
          <w:tcPr>
            <w:tcW w:w="439" w:type="dxa"/>
          </w:tcPr>
          <w:p w14:paraId="5337ACE4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19F08DB5" w14:textId="77777777" w:rsidR="007B16EC" w:rsidRPr="00E06AE2" w:rsidRDefault="007B16EC" w:rsidP="00801A0A">
            <w:pPr>
              <w:pStyle w:val="Table8ptText-ASDEFCON"/>
            </w:pPr>
            <w:r w:rsidRPr="00E06AE2">
              <w:t>Subsystem FAT #1</w:t>
            </w:r>
          </w:p>
        </w:tc>
        <w:tc>
          <w:tcPr>
            <w:tcW w:w="1341" w:type="dxa"/>
          </w:tcPr>
          <w:p w14:paraId="3C791B4A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0D18CB1D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0B34DA3A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05A48983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143C2109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61CC23D2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0DD8423E" w14:textId="77777777" w:rsidTr="00235F5A">
        <w:tc>
          <w:tcPr>
            <w:tcW w:w="439" w:type="dxa"/>
          </w:tcPr>
          <w:p w14:paraId="2A7328CB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1EF0AAF8" w14:textId="77777777" w:rsidR="007B16EC" w:rsidRPr="00E06AE2" w:rsidRDefault="007B16EC" w:rsidP="00801A0A">
            <w:pPr>
              <w:pStyle w:val="Table8ptText-ASDEFCON"/>
            </w:pPr>
            <w:r w:rsidRPr="00E06AE2">
              <w:t>Subsystem FAT #2</w:t>
            </w:r>
          </w:p>
        </w:tc>
        <w:tc>
          <w:tcPr>
            <w:tcW w:w="1341" w:type="dxa"/>
          </w:tcPr>
          <w:p w14:paraId="11DBC0EA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36849C29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1867B1DB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5D1ED3AE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02ABB21A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0FDC348A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49F2F192" w14:textId="77777777" w:rsidTr="00235F5A">
        <w:tc>
          <w:tcPr>
            <w:tcW w:w="439" w:type="dxa"/>
          </w:tcPr>
          <w:p w14:paraId="3C72002B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7C7D3B92" w14:textId="77777777" w:rsidR="007B16EC" w:rsidRPr="00E06AE2" w:rsidRDefault="007B16EC" w:rsidP="00801A0A">
            <w:pPr>
              <w:pStyle w:val="Table8ptText-ASDEFCON"/>
            </w:pPr>
            <w:r w:rsidRPr="00E06AE2">
              <w:t>Subsystem FAT #n</w:t>
            </w:r>
          </w:p>
        </w:tc>
        <w:tc>
          <w:tcPr>
            <w:tcW w:w="1341" w:type="dxa"/>
          </w:tcPr>
          <w:p w14:paraId="6B635AF4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5DA539DA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26A939BD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4518BD7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61291B60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010C24F8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52DE25FB" w14:textId="77777777" w:rsidTr="00235F5A">
        <w:tc>
          <w:tcPr>
            <w:tcW w:w="439" w:type="dxa"/>
          </w:tcPr>
          <w:p w14:paraId="082A3FB7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57DB0DF8" w14:textId="77777777" w:rsidR="007B16EC" w:rsidRPr="00E06AE2" w:rsidRDefault="007B16EC" w:rsidP="00801A0A">
            <w:pPr>
              <w:pStyle w:val="Table8ptText-ASDEFCON"/>
            </w:pPr>
            <w:r w:rsidRPr="00E06AE2">
              <w:t>S</w:t>
            </w:r>
            <w:r>
              <w:t xml:space="preserve">ystem </w:t>
            </w:r>
            <w:r w:rsidRPr="00E06AE2">
              <w:t>FAT</w:t>
            </w:r>
          </w:p>
        </w:tc>
        <w:tc>
          <w:tcPr>
            <w:tcW w:w="1341" w:type="dxa"/>
          </w:tcPr>
          <w:p w14:paraId="09B3CFAB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52328E2A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7884C030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17CDF6F6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53880938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24D6789F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7CC4B052" w14:textId="77777777" w:rsidTr="00235F5A">
        <w:tc>
          <w:tcPr>
            <w:tcW w:w="439" w:type="dxa"/>
          </w:tcPr>
          <w:p w14:paraId="2F63ED32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278F56EE" w14:textId="77777777" w:rsidR="007B16EC" w:rsidRPr="00E06AE2" w:rsidRDefault="007B16EC" w:rsidP="00801A0A">
            <w:pPr>
              <w:pStyle w:val="Table8ptText-ASDEFCON"/>
            </w:pPr>
            <w:r w:rsidRPr="00E06AE2">
              <w:t>TNGRR</w:t>
            </w:r>
          </w:p>
        </w:tc>
        <w:tc>
          <w:tcPr>
            <w:tcW w:w="1341" w:type="dxa"/>
          </w:tcPr>
          <w:p w14:paraId="4106B20A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38E911B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6059320E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58E2331A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78CF5B7C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45F5AB98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24D607E8" w14:textId="77777777" w:rsidTr="00235F5A">
        <w:tc>
          <w:tcPr>
            <w:tcW w:w="439" w:type="dxa"/>
          </w:tcPr>
          <w:p w14:paraId="20AD2C48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2E888E9D" w14:textId="77777777" w:rsidR="007B16EC" w:rsidRPr="00E06AE2" w:rsidRDefault="007B16EC" w:rsidP="00801A0A">
            <w:pPr>
              <w:pStyle w:val="Table8ptText-ASDEFCON"/>
            </w:pPr>
            <w:r w:rsidRPr="00E06AE2">
              <w:t>FACRR</w:t>
            </w:r>
          </w:p>
        </w:tc>
        <w:tc>
          <w:tcPr>
            <w:tcW w:w="1341" w:type="dxa"/>
          </w:tcPr>
          <w:p w14:paraId="47D3E950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27AA787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51DBE48A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7BDB594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28FCB5C9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01D6B478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12BD888B" w14:textId="77777777" w:rsidTr="00235F5A">
        <w:tc>
          <w:tcPr>
            <w:tcW w:w="439" w:type="dxa"/>
          </w:tcPr>
          <w:p w14:paraId="41FA1E7C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3370454D" w14:textId="77777777" w:rsidR="007B16EC" w:rsidRPr="00E06AE2" w:rsidRDefault="007B16EC" w:rsidP="00801A0A">
            <w:pPr>
              <w:pStyle w:val="Table8ptText-ASDEFCON"/>
            </w:pPr>
            <w:r w:rsidRPr="00E06AE2">
              <w:t>SAT #1</w:t>
            </w:r>
          </w:p>
        </w:tc>
        <w:tc>
          <w:tcPr>
            <w:tcW w:w="1341" w:type="dxa"/>
          </w:tcPr>
          <w:p w14:paraId="751F7509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52D9C0D8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06C811F0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4464D424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6B2B4C81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7722F27C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7A19779E" w14:textId="77777777" w:rsidTr="00235F5A">
        <w:tc>
          <w:tcPr>
            <w:tcW w:w="439" w:type="dxa"/>
          </w:tcPr>
          <w:p w14:paraId="0C2BFBF7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0E6DE071" w14:textId="77777777" w:rsidR="007B16EC" w:rsidRPr="00E06AE2" w:rsidRDefault="007B16EC" w:rsidP="00801A0A">
            <w:pPr>
              <w:pStyle w:val="Table8ptText-ASDEFCON"/>
            </w:pPr>
            <w:r w:rsidRPr="00E06AE2">
              <w:t>SAT #2</w:t>
            </w:r>
          </w:p>
        </w:tc>
        <w:tc>
          <w:tcPr>
            <w:tcW w:w="1341" w:type="dxa"/>
          </w:tcPr>
          <w:p w14:paraId="2847FAE3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6C7093E7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35E70306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7A6BCBA0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146FC026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1E2B3192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336D9F4D" w14:textId="77777777" w:rsidTr="00235F5A">
        <w:tc>
          <w:tcPr>
            <w:tcW w:w="439" w:type="dxa"/>
          </w:tcPr>
          <w:p w14:paraId="3E0ED079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59609755" w14:textId="77777777" w:rsidR="007B16EC" w:rsidRPr="00E06AE2" w:rsidRDefault="007B16EC" w:rsidP="00801A0A">
            <w:pPr>
              <w:pStyle w:val="Table8ptText-ASDEFCON"/>
            </w:pPr>
            <w:r w:rsidRPr="00E06AE2">
              <w:t>SAT #n</w:t>
            </w:r>
          </w:p>
        </w:tc>
        <w:tc>
          <w:tcPr>
            <w:tcW w:w="1341" w:type="dxa"/>
          </w:tcPr>
          <w:p w14:paraId="699A8EDD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69679F3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475395CF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6CA71311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60937074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134E06F5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313BC2E8" w14:textId="77777777" w:rsidTr="00235F5A">
        <w:tc>
          <w:tcPr>
            <w:tcW w:w="439" w:type="dxa"/>
          </w:tcPr>
          <w:p w14:paraId="0F850C97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7E40B87F" w14:textId="77777777" w:rsidR="007B16EC" w:rsidRPr="00E06AE2" w:rsidRDefault="007B16EC" w:rsidP="00801A0A">
            <w:pPr>
              <w:pStyle w:val="Table8ptText-ASDEFCON"/>
            </w:pPr>
            <w:r w:rsidRPr="00E06AE2">
              <w:t>Acceptance #1</w:t>
            </w:r>
          </w:p>
        </w:tc>
        <w:tc>
          <w:tcPr>
            <w:tcW w:w="1341" w:type="dxa"/>
          </w:tcPr>
          <w:p w14:paraId="13F2D07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6533D6C4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10C31B3C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27F89435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065A6CB4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5608F8C0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07AB3D32" w14:textId="77777777" w:rsidTr="00235F5A">
        <w:tc>
          <w:tcPr>
            <w:tcW w:w="439" w:type="dxa"/>
          </w:tcPr>
          <w:p w14:paraId="5CB0F9FF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0C73A2ED" w14:textId="77777777" w:rsidR="007B16EC" w:rsidRPr="00E06AE2" w:rsidRDefault="007B16EC" w:rsidP="00801A0A">
            <w:pPr>
              <w:pStyle w:val="Table8ptText-ASDEFCON"/>
            </w:pPr>
            <w:r w:rsidRPr="00E06AE2">
              <w:t>Acceptance #2</w:t>
            </w:r>
          </w:p>
        </w:tc>
        <w:tc>
          <w:tcPr>
            <w:tcW w:w="1341" w:type="dxa"/>
          </w:tcPr>
          <w:p w14:paraId="4B3E182B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2831FAB2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206B46AC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4E82FD50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123CD52F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42CB2DDD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56ED7AD7" w14:textId="77777777" w:rsidTr="00235F5A">
        <w:tc>
          <w:tcPr>
            <w:tcW w:w="439" w:type="dxa"/>
          </w:tcPr>
          <w:p w14:paraId="4F576CB2" w14:textId="77777777" w:rsidR="007B16EC" w:rsidRPr="00E06AE2" w:rsidRDefault="007B16EC" w:rsidP="00801A0A">
            <w:pPr>
              <w:pStyle w:val="Table8ptText-ASDEFCON"/>
            </w:pPr>
          </w:p>
        </w:tc>
        <w:tc>
          <w:tcPr>
            <w:tcW w:w="1738" w:type="dxa"/>
          </w:tcPr>
          <w:p w14:paraId="67F1D815" w14:textId="77777777" w:rsidR="007B16EC" w:rsidRPr="00E06AE2" w:rsidRDefault="007B16EC" w:rsidP="00801A0A">
            <w:pPr>
              <w:pStyle w:val="Table8ptText-ASDEFCON"/>
            </w:pPr>
            <w:r w:rsidRPr="00E06AE2">
              <w:t>Acceptance #n</w:t>
            </w:r>
          </w:p>
        </w:tc>
        <w:tc>
          <w:tcPr>
            <w:tcW w:w="1341" w:type="dxa"/>
          </w:tcPr>
          <w:p w14:paraId="43FB7B4A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076" w:type="dxa"/>
          </w:tcPr>
          <w:p w14:paraId="21B5A1AC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4522" w:type="dxa"/>
          </w:tcPr>
          <w:p w14:paraId="50080A84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2799" w:type="dxa"/>
          </w:tcPr>
          <w:p w14:paraId="5F884B49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0" w:type="dxa"/>
          </w:tcPr>
          <w:p w14:paraId="0ABD077D" w14:textId="77777777" w:rsidR="007B16EC" w:rsidRPr="00E06AE2" w:rsidRDefault="007B16EC" w:rsidP="00AA034E">
            <w:pPr>
              <w:pStyle w:val="Table8ptText-ASDEFCON"/>
            </w:pPr>
          </w:p>
        </w:tc>
        <w:tc>
          <w:tcPr>
            <w:tcW w:w="1341" w:type="dxa"/>
          </w:tcPr>
          <w:p w14:paraId="10D50354" w14:textId="77777777" w:rsidR="007B16EC" w:rsidRPr="00E06AE2" w:rsidRDefault="007B16EC" w:rsidP="00AA034E">
            <w:pPr>
              <w:pStyle w:val="Table8ptText-ASDEFCON"/>
            </w:pPr>
          </w:p>
        </w:tc>
      </w:tr>
      <w:tr w:rsidR="00650820" w:rsidRPr="00E06AE2" w14:paraId="5B5E3F83" w14:textId="77777777" w:rsidTr="00235F5A">
        <w:tc>
          <w:tcPr>
            <w:tcW w:w="439" w:type="dxa"/>
          </w:tcPr>
          <w:p w14:paraId="3BE0574B" w14:textId="77777777" w:rsidR="000A4DC7" w:rsidRPr="00E06AE2" w:rsidRDefault="000A4DC7" w:rsidP="00DE49EE">
            <w:pPr>
              <w:pStyle w:val="Table8ptText-ASDEFCON"/>
            </w:pPr>
          </w:p>
        </w:tc>
        <w:tc>
          <w:tcPr>
            <w:tcW w:w="1738" w:type="dxa"/>
          </w:tcPr>
          <w:p w14:paraId="28819E4E" w14:textId="77777777" w:rsidR="000A4DC7" w:rsidRPr="00E06AE2" w:rsidRDefault="000A4DC7" w:rsidP="00DE49EE">
            <w:pPr>
              <w:pStyle w:val="Table8ptText-ASDEFCON"/>
            </w:pPr>
            <w:r>
              <w:t xml:space="preserve">Mission System #1 </w:t>
            </w:r>
            <w:r w:rsidRPr="00E06AE2">
              <w:t>FCA</w:t>
            </w:r>
          </w:p>
        </w:tc>
        <w:tc>
          <w:tcPr>
            <w:tcW w:w="1341" w:type="dxa"/>
          </w:tcPr>
          <w:p w14:paraId="0FA2E9CF" w14:textId="77777777" w:rsidR="000A4DC7" w:rsidRPr="00E06AE2" w:rsidRDefault="000A4DC7" w:rsidP="00DE49EE">
            <w:pPr>
              <w:pStyle w:val="Table8ptText-ASDEFCON"/>
            </w:pPr>
          </w:p>
        </w:tc>
        <w:tc>
          <w:tcPr>
            <w:tcW w:w="1076" w:type="dxa"/>
          </w:tcPr>
          <w:p w14:paraId="77F06B02" w14:textId="77777777" w:rsidR="000A4DC7" w:rsidRPr="00E06AE2" w:rsidRDefault="000A4DC7" w:rsidP="00DE49EE">
            <w:pPr>
              <w:pStyle w:val="Table8ptText-ASDEFCON"/>
            </w:pPr>
          </w:p>
        </w:tc>
        <w:tc>
          <w:tcPr>
            <w:tcW w:w="4522" w:type="dxa"/>
          </w:tcPr>
          <w:p w14:paraId="5D46307F" w14:textId="77777777" w:rsidR="000A4DC7" w:rsidRPr="00E06AE2" w:rsidRDefault="000A4DC7" w:rsidP="00DE49EE">
            <w:pPr>
              <w:pStyle w:val="Table8ptText-ASDEFCON"/>
            </w:pPr>
          </w:p>
        </w:tc>
        <w:tc>
          <w:tcPr>
            <w:tcW w:w="2799" w:type="dxa"/>
          </w:tcPr>
          <w:p w14:paraId="68BF733E" w14:textId="77777777" w:rsidR="000A4DC7" w:rsidRPr="00E06AE2" w:rsidRDefault="000A4DC7" w:rsidP="00DE49EE">
            <w:pPr>
              <w:pStyle w:val="Table8ptText-ASDEFCON"/>
            </w:pPr>
          </w:p>
        </w:tc>
        <w:tc>
          <w:tcPr>
            <w:tcW w:w="1340" w:type="dxa"/>
          </w:tcPr>
          <w:p w14:paraId="13B4FC13" w14:textId="77777777" w:rsidR="000A4DC7" w:rsidRPr="00E06AE2" w:rsidRDefault="000A4DC7" w:rsidP="00DE49EE">
            <w:pPr>
              <w:pStyle w:val="Table8ptText-ASDEFCON"/>
            </w:pPr>
          </w:p>
        </w:tc>
        <w:tc>
          <w:tcPr>
            <w:tcW w:w="1341" w:type="dxa"/>
          </w:tcPr>
          <w:p w14:paraId="2137239F" w14:textId="77777777" w:rsidR="000A4DC7" w:rsidRPr="00E06AE2" w:rsidRDefault="000A4DC7" w:rsidP="00DE49EE">
            <w:pPr>
              <w:pStyle w:val="Table8ptText-ASDEFCON"/>
            </w:pPr>
          </w:p>
        </w:tc>
      </w:tr>
      <w:tr w:rsidR="00650820" w:rsidRPr="00E06AE2" w14:paraId="110E848C" w14:textId="77777777" w:rsidTr="00235F5A">
        <w:tc>
          <w:tcPr>
            <w:tcW w:w="439" w:type="dxa"/>
          </w:tcPr>
          <w:p w14:paraId="49B759A2" w14:textId="77777777" w:rsidR="000A4DC7" w:rsidRPr="00E06AE2" w:rsidRDefault="000A4DC7" w:rsidP="00DE49EE">
            <w:pPr>
              <w:pStyle w:val="Table8ptText-ASDEFCON"/>
            </w:pPr>
          </w:p>
        </w:tc>
        <w:tc>
          <w:tcPr>
            <w:tcW w:w="1738" w:type="dxa"/>
          </w:tcPr>
          <w:p w14:paraId="19F67BEA" w14:textId="77777777" w:rsidR="000A4DC7" w:rsidRPr="00E06AE2" w:rsidRDefault="000A4DC7" w:rsidP="00DE49EE">
            <w:pPr>
              <w:pStyle w:val="Table8ptText-ASDEFCON"/>
            </w:pPr>
            <w:r>
              <w:t xml:space="preserve">Mission System #1 </w:t>
            </w:r>
            <w:r w:rsidRPr="00E06AE2">
              <w:t>PCA</w:t>
            </w:r>
          </w:p>
        </w:tc>
        <w:tc>
          <w:tcPr>
            <w:tcW w:w="1341" w:type="dxa"/>
          </w:tcPr>
          <w:p w14:paraId="1FFC6E3E" w14:textId="77777777" w:rsidR="000A4DC7" w:rsidRPr="00E06AE2" w:rsidRDefault="000A4DC7" w:rsidP="00DE49EE">
            <w:pPr>
              <w:pStyle w:val="Table8ptText-ASDEFCON"/>
            </w:pPr>
          </w:p>
        </w:tc>
        <w:tc>
          <w:tcPr>
            <w:tcW w:w="1076" w:type="dxa"/>
          </w:tcPr>
          <w:p w14:paraId="321DF6C6" w14:textId="77777777" w:rsidR="000A4DC7" w:rsidRPr="00E06AE2" w:rsidRDefault="000A4DC7" w:rsidP="00DE49EE">
            <w:pPr>
              <w:pStyle w:val="Table8ptText-ASDEFCON"/>
            </w:pPr>
          </w:p>
        </w:tc>
        <w:tc>
          <w:tcPr>
            <w:tcW w:w="4522" w:type="dxa"/>
          </w:tcPr>
          <w:p w14:paraId="4290D0E3" w14:textId="77777777" w:rsidR="000A4DC7" w:rsidRPr="00E06AE2" w:rsidRDefault="000A4DC7" w:rsidP="00DE49EE">
            <w:pPr>
              <w:pStyle w:val="Table8ptText-ASDEFCON"/>
            </w:pPr>
          </w:p>
        </w:tc>
        <w:tc>
          <w:tcPr>
            <w:tcW w:w="2799" w:type="dxa"/>
          </w:tcPr>
          <w:p w14:paraId="48AA6ED4" w14:textId="77777777" w:rsidR="000A4DC7" w:rsidRPr="00E06AE2" w:rsidRDefault="000A4DC7" w:rsidP="00DE49EE">
            <w:pPr>
              <w:pStyle w:val="Table8ptText-ASDEFCON"/>
            </w:pPr>
          </w:p>
        </w:tc>
        <w:tc>
          <w:tcPr>
            <w:tcW w:w="1340" w:type="dxa"/>
          </w:tcPr>
          <w:p w14:paraId="4D6A971A" w14:textId="77777777" w:rsidR="000A4DC7" w:rsidRPr="00E06AE2" w:rsidRDefault="000A4DC7" w:rsidP="00DE49EE">
            <w:pPr>
              <w:pStyle w:val="Table8ptText-ASDEFCON"/>
            </w:pPr>
          </w:p>
        </w:tc>
        <w:tc>
          <w:tcPr>
            <w:tcW w:w="1341" w:type="dxa"/>
          </w:tcPr>
          <w:p w14:paraId="0D33A35B" w14:textId="77777777" w:rsidR="000A4DC7" w:rsidRPr="00E06AE2" w:rsidRDefault="000A4DC7" w:rsidP="00DE49EE">
            <w:pPr>
              <w:pStyle w:val="Table8ptText-ASDEFCON"/>
            </w:pPr>
          </w:p>
        </w:tc>
      </w:tr>
      <w:tr w:rsidR="00194551" w:rsidRPr="00E06AE2" w14:paraId="50A5D483" w14:textId="77777777" w:rsidTr="00235F5A">
        <w:tc>
          <w:tcPr>
            <w:tcW w:w="439" w:type="dxa"/>
          </w:tcPr>
          <w:p w14:paraId="556C7ADE" w14:textId="71FFEDCE" w:rsidR="00194551" w:rsidRPr="00E06AE2" w:rsidRDefault="00194551" w:rsidP="00DE49EE">
            <w:pPr>
              <w:pStyle w:val="Table8ptText-ASDEFCON"/>
            </w:pPr>
          </w:p>
        </w:tc>
        <w:tc>
          <w:tcPr>
            <w:tcW w:w="1738" w:type="dxa"/>
          </w:tcPr>
          <w:p w14:paraId="3DB28039" w14:textId="5EFA25E6" w:rsidR="00194551" w:rsidRDefault="00194551" w:rsidP="00E61278">
            <w:pPr>
              <w:pStyle w:val="Table8ptText-ASDEFCON"/>
              <w:numPr>
                <w:ilvl w:val="0"/>
                <w:numId w:val="0"/>
              </w:numPr>
            </w:pPr>
            <w:r>
              <w:t>Mission System #1 SAA</w:t>
            </w:r>
          </w:p>
        </w:tc>
        <w:tc>
          <w:tcPr>
            <w:tcW w:w="1341" w:type="dxa"/>
          </w:tcPr>
          <w:p w14:paraId="03EDE1ED" w14:textId="77777777" w:rsidR="00194551" w:rsidRPr="00E06AE2" w:rsidRDefault="00194551" w:rsidP="00DE49EE">
            <w:pPr>
              <w:pStyle w:val="Table8ptText-ASDEFCON"/>
            </w:pPr>
          </w:p>
        </w:tc>
        <w:tc>
          <w:tcPr>
            <w:tcW w:w="1076" w:type="dxa"/>
          </w:tcPr>
          <w:p w14:paraId="5801050E" w14:textId="77777777" w:rsidR="00194551" w:rsidRPr="00E06AE2" w:rsidRDefault="00194551" w:rsidP="00DE49EE">
            <w:pPr>
              <w:pStyle w:val="Table8ptText-ASDEFCON"/>
            </w:pPr>
          </w:p>
        </w:tc>
        <w:tc>
          <w:tcPr>
            <w:tcW w:w="4522" w:type="dxa"/>
          </w:tcPr>
          <w:p w14:paraId="3A2BE0A0" w14:textId="77777777" w:rsidR="00194551" w:rsidRPr="00E06AE2" w:rsidRDefault="00194551" w:rsidP="00DE49EE">
            <w:pPr>
              <w:pStyle w:val="Table8ptText-ASDEFCON"/>
            </w:pPr>
          </w:p>
        </w:tc>
        <w:tc>
          <w:tcPr>
            <w:tcW w:w="2799" w:type="dxa"/>
          </w:tcPr>
          <w:p w14:paraId="40551B3D" w14:textId="77777777" w:rsidR="00194551" w:rsidRPr="00E06AE2" w:rsidRDefault="00194551" w:rsidP="00DE49EE">
            <w:pPr>
              <w:pStyle w:val="Table8ptText-ASDEFCON"/>
            </w:pPr>
          </w:p>
        </w:tc>
        <w:tc>
          <w:tcPr>
            <w:tcW w:w="1340" w:type="dxa"/>
          </w:tcPr>
          <w:p w14:paraId="1C02C715" w14:textId="77777777" w:rsidR="00194551" w:rsidRPr="00E06AE2" w:rsidRDefault="00194551" w:rsidP="00DE49EE">
            <w:pPr>
              <w:pStyle w:val="Table8ptText-ASDEFCON"/>
            </w:pPr>
          </w:p>
        </w:tc>
        <w:tc>
          <w:tcPr>
            <w:tcW w:w="1341" w:type="dxa"/>
          </w:tcPr>
          <w:p w14:paraId="319C34E4" w14:textId="77777777" w:rsidR="00194551" w:rsidRPr="00E06AE2" w:rsidRDefault="00194551" w:rsidP="00DE49EE">
            <w:pPr>
              <w:pStyle w:val="Table8ptText-ASDEFCON"/>
            </w:pPr>
          </w:p>
        </w:tc>
      </w:tr>
      <w:tr w:rsidR="00650820" w:rsidRPr="00E06AE2" w14:paraId="33145E82" w14:textId="77777777" w:rsidTr="00235F5A">
        <w:tc>
          <w:tcPr>
            <w:tcW w:w="439" w:type="dxa"/>
          </w:tcPr>
          <w:p w14:paraId="76CEE9AB" w14:textId="77777777" w:rsidR="007B16EC" w:rsidRPr="00E06AE2" w:rsidRDefault="007B16EC" w:rsidP="001C73F6">
            <w:pPr>
              <w:pStyle w:val="Table8ptText-ASDEFCON"/>
            </w:pPr>
          </w:p>
        </w:tc>
        <w:tc>
          <w:tcPr>
            <w:tcW w:w="1738" w:type="dxa"/>
          </w:tcPr>
          <w:p w14:paraId="7AE749F7" w14:textId="77777777" w:rsidR="007B16EC" w:rsidRPr="00E06AE2" w:rsidRDefault="007B16EC" w:rsidP="001C73F6">
            <w:pPr>
              <w:pStyle w:val="Table8ptText-ASDEFCON"/>
            </w:pPr>
            <w:r w:rsidRPr="00E06AE2">
              <w:t>Mission System #1 Acceptance</w:t>
            </w:r>
          </w:p>
        </w:tc>
        <w:tc>
          <w:tcPr>
            <w:tcW w:w="1341" w:type="dxa"/>
          </w:tcPr>
          <w:p w14:paraId="160D8AE2" w14:textId="77777777" w:rsidR="007B16EC" w:rsidRPr="00E06AE2" w:rsidRDefault="007B16EC" w:rsidP="001C73F6">
            <w:pPr>
              <w:pStyle w:val="Table8ptText-ASDEFCON"/>
            </w:pPr>
          </w:p>
        </w:tc>
        <w:tc>
          <w:tcPr>
            <w:tcW w:w="1076" w:type="dxa"/>
          </w:tcPr>
          <w:p w14:paraId="2095C736" w14:textId="77777777" w:rsidR="007B16EC" w:rsidRPr="00E06AE2" w:rsidRDefault="007B16EC" w:rsidP="001C73F6">
            <w:pPr>
              <w:pStyle w:val="Table8ptText-ASDEFCON"/>
            </w:pPr>
          </w:p>
        </w:tc>
        <w:tc>
          <w:tcPr>
            <w:tcW w:w="4522" w:type="dxa"/>
          </w:tcPr>
          <w:p w14:paraId="2D08248E" w14:textId="77777777" w:rsidR="007B16EC" w:rsidRPr="00E06AE2" w:rsidRDefault="007B16EC" w:rsidP="001C73F6">
            <w:pPr>
              <w:pStyle w:val="Table8ptText-ASDEFCON"/>
            </w:pPr>
          </w:p>
        </w:tc>
        <w:tc>
          <w:tcPr>
            <w:tcW w:w="2799" w:type="dxa"/>
          </w:tcPr>
          <w:p w14:paraId="2C6F2F6F" w14:textId="77777777" w:rsidR="007B16EC" w:rsidRPr="00E06AE2" w:rsidRDefault="007B16EC" w:rsidP="001C73F6">
            <w:pPr>
              <w:pStyle w:val="Table8ptText-ASDEFCON"/>
            </w:pPr>
          </w:p>
        </w:tc>
        <w:tc>
          <w:tcPr>
            <w:tcW w:w="1340" w:type="dxa"/>
          </w:tcPr>
          <w:p w14:paraId="407B729E" w14:textId="77777777" w:rsidR="007B16EC" w:rsidRPr="00E06AE2" w:rsidRDefault="007B16EC" w:rsidP="001C73F6">
            <w:pPr>
              <w:pStyle w:val="Table8ptText-ASDEFCON"/>
            </w:pPr>
          </w:p>
        </w:tc>
        <w:tc>
          <w:tcPr>
            <w:tcW w:w="1341" w:type="dxa"/>
          </w:tcPr>
          <w:p w14:paraId="5AE8E134" w14:textId="77777777" w:rsidR="007B16EC" w:rsidRPr="00E06AE2" w:rsidRDefault="007B16EC" w:rsidP="001C73F6">
            <w:pPr>
              <w:pStyle w:val="Table8ptText-ASDEFCON"/>
            </w:pPr>
          </w:p>
        </w:tc>
      </w:tr>
      <w:tr w:rsidR="00650820" w:rsidRPr="00E06AE2" w14:paraId="1AE98E4D" w14:textId="77777777" w:rsidTr="00235F5A">
        <w:tc>
          <w:tcPr>
            <w:tcW w:w="439" w:type="dxa"/>
          </w:tcPr>
          <w:p w14:paraId="27EA4451" w14:textId="77777777" w:rsidR="007B16EC" w:rsidRPr="00E06AE2" w:rsidRDefault="007B16EC" w:rsidP="001C73F6">
            <w:pPr>
              <w:pStyle w:val="Table8ptText-ASDEFCON"/>
            </w:pPr>
          </w:p>
        </w:tc>
        <w:tc>
          <w:tcPr>
            <w:tcW w:w="1738" w:type="dxa"/>
          </w:tcPr>
          <w:p w14:paraId="614B8E59" w14:textId="77777777" w:rsidR="007B16EC" w:rsidRPr="00E06AE2" w:rsidRDefault="007B16EC" w:rsidP="001C73F6">
            <w:pPr>
              <w:pStyle w:val="Table8ptText-ASDEFCON"/>
            </w:pPr>
            <w:r w:rsidRPr="00E06AE2">
              <w:t>Mission System #n Acceptance</w:t>
            </w:r>
          </w:p>
        </w:tc>
        <w:tc>
          <w:tcPr>
            <w:tcW w:w="1341" w:type="dxa"/>
          </w:tcPr>
          <w:p w14:paraId="2AA0CBA4" w14:textId="77777777" w:rsidR="007B16EC" w:rsidRPr="00E06AE2" w:rsidRDefault="007B16EC" w:rsidP="001C73F6">
            <w:pPr>
              <w:pStyle w:val="Table8ptText-ASDEFCON"/>
            </w:pPr>
          </w:p>
        </w:tc>
        <w:tc>
          <w:tcPr>
            <w:tcW w:w="1076" w:type="dxa"/>
          </w:tcPr>
          <w:p w14:paraId="75B12E36" w14:textId="77777777" w:rsidR="007B16EC" w:rsidRPr="00E06AE2" w:rsidRDefault="007B16EC" w:rsidP="001C73F6">
            <w:pPr>
              <w:pStyle w:val="Table8ptText-ASDEFCON"/>
            </w:pPr>
          </w:p>
        </w:tc>
        <w:tc>
          <w:tcPr>
            <w:tcW w:w="4522" w:type="dxa"/>
          </w:tcPr>
          <w:p w14:paraId="2946D371" w14:textId="77777777" w:rsidR="007B16EC" w:rsidRPr="00E06AE2" w:rsidRDefault="007B16EC" w:rsidP="001C73F6">
            <w:pPr>
              <w:pStyle w:val="Table8ptText-ASDEFCON"/>
            </w:pPr>
          </w:p>
        </w:tc>
        <w:tc>
          <w:tcPr>
            <w:tcW w:w="2799" w:type="dxa"/>
          </w:tcPr>
          <w:p w14:paraId="1D2A596A" w14:textId="77777777" w:rsidR="007B16EC" w:rsidRPr="00E06AE2" w:rsidRDefault="007B16EC" w:rsidP="001C73F6">
            <w:pPr>
              <w:pStyle w:val="Table8ptText-ASDEFCON"/>
            </w:pPr>
          </w:p>
        </w:tc>
        <w:tc>
          <w:tcPr>
            <w:tcW w:w="1340" w:type="dxa"/>
          </w:tcPr>
          <w:p w14:paraId="7CB4F64B" w14:textId="77777777" w:rsidR="007B16EC" w:rsidRPr="00E06AE2" w:rsidRDefault="007B16EC" w:rsidP="001C73F6">
            <w:pPr>
              <w:pStyle w:val="Table8ptText-ASDEFCON"/>
            </w:pPr>
          </w:p>
        </w:tc>
        <w:tc>
          <w:tcPr>
            <w:tcW w:w="1341" w:type="dxa"/>
          </w:tcPr>
          <w:p w14:paraId="4559A3B1" w14:textId="77777777" w:rsidR="007B16EC" w:rsidRPr="00E06AE2" w:rsidRDefault="007B16EC" w:rsidP="001C73F6">
            <w:pPr>
              <w:pStyle w:val="Table8ptText-ASDEFCON"/>
            </w:pPr>
          </w:p>
        </w:tc>
      </w:tr>
      <w:tr w:rsidR="00650820" w:rsidRPr="00E06AE2" w14:paraId="58A2C2C8" w14:textId="77777777" w:rsidTr="00235F5A">
        <w:tc>
          <w:tcPr>
            <w:tcW w:w="439" w:type="dxa"/>
          </w:tcPr>
          <w:p w14:paraId="74CD380F" w14:textId="77777777" w:rsidR="0037333D" w:rsidRPr="00E06AE2" w:rsidRDefault="0037333D" w:rsidP="0037333D">
            <w:pPr>
              <w:pStyle w:val="Table8ptText-ASDEFCON"/>
            </w:pPr>
          </w:p>
        </w:tc>
        <w:tc>
          <w:tcPr>
            <w:tcW w:w="1738" w:type="dxa"/>
          </w:tcPr>
          <w:p w14:paraId="7FEC970C" w14:textId="77777777" w:rsidR="0037333D" w:rsidRPr="00E06AE2" w:rsidRDefault="0037333D" w:rsidP="0037333D">
            <w:pPr>
              <w:pStyle w:val="Table8ptText-ASDEFCON"/>
            </w:pPr>
            <w:r w:rsidRPr="00E06AE2">
              <w:t>[…]</w:t>
            </w:r>
          </w:p>
        </w:tc>
        <w:tc>
          <w:tcPr>
            <w:tcW w:w="1341" w:type="dxa"/>
          </w:tcPr>
          <w:p w14:paraId="326BB473" w14:textId="77777777" w:rsidR="0037333D" w:rsidRPr="00E06AE2" w:rsidRDefault="0037333D" w:rsidP="0037333D">
            <w:pPr>
              <w:pStyle w:val="Table8ptText-ASDEFCON"/>
            </w:pPr>
          </w:p>
        </w:tc>
        <w:tc>
          <w:tcPr>
            <w:tcW w:w="1076" w:type="dxa"/>
          </w:tcPr>
          <w:p w14:paraId="68F67AD0" w14:textId="77777777" w:rsidR="0037333D" w:rsidRPr="00E06AE2" w:rsidRDefault="0037333D" w:rsidP="0037333D">
            <w:pPr>
              <w:pStyle w:val="Table8ptText-ASDEFCON"/>
            </w:pPr>
          </w:p>
        </w:tc>
        <w:tc>
          <w:tcPr>
            <w:tcW w:w="4522" w:type="dxa"/>
          </w:tcPr>
          <w:p w14:paraId="52D27200" w14:textId="77777777" w:rsidR="0037333D" w:rsidRPr="00E06AE2" w:rsidRDefault="0037333D" w:rsidP="0037333D">
            <w:pPr>
              <w:pStyle w:val="Table8ptText-ASDEFCON"/>
            </w:pPr>
          </w:p>
        </w:tc>
        <w:tc>
          <w:tcPr>
            <w:tcW w:w="2799" w:type="dxa"/>
          </w:tcPr>
          <w:p w14:paraId="6E6C4E2D" w14:textId="77777777" w:rsidR="0037333D" w:rsidRPr="00E06AE2" w:rsidRDefault="0037333D" w:rsidP="0037333D">
            <w:pPr>
              <w:pStyle w:val="Table8ptText-ASDEFCON"/>
            </w:pPr>
          </w:p>
        </w:tc>
        <w:tc>
          <w:tcPr>
            <w:tcW w:w="1340" w:type="dxa"/>
          </w:tcPr>
          <w:p w14:paraId="4C000EEE" w14:textId="77777777" w:rsidR="0037333D" w:rsidRPr="00E06AE2" w:rsidRDefault="0037333D" w:rsidP="0037333D">
            <w:pPr>
              <w:pStyle w:val="Table8ptText-ASDEFCON"/>
            </w:pPr>
          </w:p>
        </w:tc>
        <w:tc>
          <w:tcPr>
            <w:tcW w:w="1341" w:type="dxa"/>
          </w:tcPr>
          <w:p w14:paraId="3949A098" w14:textId="77777777" w:rsidR="0037333D" w:rsidRPr="00E06AE2" w:rsidRDefault="0037333D" w:rsidP="0037333D">
            <w:pPr>
              <w:pStyle w:val="Table8ptText-ASDEFCON"/>
            </w:pPr>
          </w:p>
        </w:tc>
      </w:tr>
      <w:tr w:rsidR="00650820" w:rsidRPr="00E06AE2" w14:paraId="5684DB7E" w14:textId="77777777" w:rsidTr="00235F5A">
        <w:tc>
          <w:tcPr>
            <w:tcW w:w="439" w:type="dxa"/>
          </w:tcPr>
          <w:p w14:paraId="142AB622" w14:textId="77777777" w:rsidR="0037333D" w:rsidRPr="00E06AE2" w:rsidRDefault="0037333D" w:rsidP="0037333D">
            <w:pPr>
              <w:pStyle w:val="Table8ptText-ASDEFCON"/>
            </w:pPr>
          </w:p>
        </w:tc>
        <w:tc>
          <w:tcPr>
            <w:tcW w:w="1738" w:type="dxa"/>
          </w:tcPr>
          <w:p w14:paraId="4599F5D1" w14:textId="77777777" w:rsidR="0037333D" w:rsidRPr="00E06AE2" w:rsidRDefault="0037333D" w:rsidP="0037333D">
            <w:pPr>
              <w:pStyle w:val="Table8ptText-ASDEFCON"/>
            </w:pPr>
            <w:r w:rsidRPr="00E06AE2">
              <w:t>FA</w:t>
            </w:r>
          </w:p>
        </w:tc>
        <w:tc>
          <w:tcPr>
            <w:tcW w:w="1341" w:type="dxa"/>
          </w:tcPr>
          <w:p w14:paraId="3E7826FF" w14:textId="77777777" w:rsidR="0037333D" w:rsidRPr="00E06AE2" w:rsidRDefault="0037333D" w:rsidP="0037333D">
            <w:pPr>
              <w:pStyle w:val="Table8ptText-ASDEFCON"/>
            </w:pPr>
          </w:p>
        </w:tc>
        <w:tc>
          <w:tcPr>
            <w:tcW w:w="1076" w:type="dxa"/>
          </w:tcPr>
          <w:p w14:paraId="227CD6D6" w14:textId="77777777" w:rsidR="0037333D" w:rsidRPr="00E06AE2" w:rsidRDefault="0037333D" w:rsidP="0037333D">
            <w:pPr>
              <w:pStyle w:val="Table8ptText-ASDEFCON"/>
            </w:pPr>
          </w:p>
        </w:tc>
        <w:tc>
          <w:tcPr>
            <w:tcW w:w="4522" w:type="dxa"/>
          </w:tcPr>
          <w:p w14:paraId="2A4A8D2F" w14:textId="77777777" w:rsidR="0037333D" w:rsidRPr="00E06AE2" w:rsidRDefault="0037333D" w:rsidP="0037333D">
            <w:pPr>
              <w:pStyle w:val="Table8ptText-ASDEFCON"/>
            </w:pPr>
          </w:p>
        </w:tc>
        <w:tc>
          <w:tcPr>
            <w:tcW w:w="2799" w:type="dxa"/>
          </w:tcPr>
          <w:p w14:paraId="09171BD2" w14:textId="77777777" w:rsidR="0037333D" w:rsidRPr="00E06AE2" w:rsidRDefault="0037333D" w:rsidP="0037333D">
            <w:pPr>
              <w:pStyle w:val="Table8ptText-ASDEFCON"/>
            </w:pPr>
          </w:p>
        </w:tc>
        <w:tc>
          <w:tcPr>
            <w:tcW w:w="1340" w:type="dxa"/>
          </w:tcPr>
          <w:p w14:paraId="5692EF4D" w14:textId="77777777" w:rsidR="0037333D" w:rsidRPr="00E06AE2" w:rsidRDefault="0037333D" w:rsidP="0037333D">
            <w:pPr>
              <w:pStyle w:val="Table8ptText-ASDEFCON"/>
            </w:pPr>
          </w:p>
        </w:tc>
        <w:tc>
          <w:tcPr>
            <w:tcW w:w="1341" w:type="dxa"/>
          </w:tcPr>
          <w:p w14:paraId="5DF336A9" w14:textId="77777777" w:rsidR="0037333D" w:rsidRPr="00E06AE2" w:rsidRDefault="0037333D" w:rsidP="0037333D">
            <w:pPr>
              <w:pStyle w:val="Table8ptText-ASDEFCON"/>
            </w:pPr>
          </w:p>
        </w:tc>
      </w:tr>
    </w:tbl>
    <w:p w14:paraId="41E55268" w14:textId="089D683C" w:rsidR="00C650DC" w:rsidRDefault="00C650DC" w:rsidP="00801A0A">
      <w:pPr>
        <w:pStyle w:val="ASDEFCONNormal"/>
      </w:pPr>
    </w:p>
    <w:p w14:paraId="19B46831" w14:textId="61DDC797" w:rsidR="00811268" w:rsidRDefault="00710E3B" w:rsidP="00125687">
      <w:pPr>
        <w:pStyle w:val="Note-ASDEFCON"/>
      </w:pPr>
      <w:r>
        <w:t xml:space="preserve">Notes on </w:t>
      </w:r>
      <w:r>
        <w:fldChar w:fldCharType="begin"/>
      </w:r>
      <w:r>
        <w:instrText xml:space="preserve"> REF _Ref48728780 \h </w:instrText>
      </w:r>
      <w:r>
        <w:fldChar w:fldCharType="separate"/>
      </w:r>
      <w:r w:rsidR="00C41BB2" w:rsidRPr="00710E3B">
        <w:t>Table C-</w:t>
      </w:r>
      <w:r w:rsidR="00C41BB2">
        <w:rPr>
          <w:noProof/>
        </w:rPr>
        <w:t>1</w:t>
      </w:r>
      <w:r>
        <w:fldChar w:fldCharType="end"/>
      </w:r>
      <w:r>
        <w:t>:</w:t>
      </w:r>
    </w:p>
    <w:p w14:paraId="4918A9FD" w14:textId="18C9F9B1" w:rsidR="00710E3B" w:rsidRDefault="00710E3B" w:rsidP="00125687">
      <w:pPr>
        <w:pStyle w:val="NoteList-ASDEFCON"/>
      </w:pPr>
      <w:r>
        <w:t>ID</w:t>
      </w:r>
      <w:r w:rsidR="00B50E2F">
        <w:t>:</w:t>
      </w:r>
      <w:r w:rsidR="00AE1D9E">
        <w:t xml:space="preserve"> </w:t>
      </w:r>
      <w:r w:rsidR="00B66AC6">
        <w:t xml:space="preserve"> A unique line item </w:t>
      </w:r>
      <w:r w:rsidR="00AE1D9E">
        <w:t>number.</w:t>
      </w:r>
    </w:p>
    <w:p w14:paraId="3A3847ED" w14:textId="177CCB1A" w:rsidR="00710E3B" w:rsidRDefault="00710E3B" w:rsidP="00125687">
      <w:pPr>
        <w:pStyle w:val="NoteList-ASDEFCON"/>
      </w:pPr>
      <w:r>
        <w:t>Milestone</w:t>
      </w:r>
      <w:r w:rsidR="00B50E2F">
        <w:t>:</w:t>
      </w:r>
      <w:r w:rsidR="00B52B41">
        <w:t xml:space="preserve"> </w:t>
      </w:r>
      <w:r w:rsidR="003F09B7">
        <w:t xml:space="preserve"> </w:t>
      </w:r>
      <w:r w:rsidR="00B52B41">
        <w:t xml:space="preserve">Milestone name or abbreviation. </w:t>
      </w:r>
      <w:r w:rsidR="003F09B7">
        <w:t xml:space="preserve"> </w:t>
      </w:r>
      <w:r w:rsidR="00E3506B">
        <w:t>If linked to a Contract (Support) event, include the Concurrent Contract Milestone number (</w:t>
      </w:r>
      <w:proofErr w:type="spellStart"/>
      <w:r w:rsidR="00AE1D9E">
        <w:t>eg</w:t>
      </w:r>
      <w:proofErr w:type="spellEnd"/>
      <w:r w:rsidR="00AE1D9E">
        <w:t xml:space="preserve">, </w:t>
      </w:r>
      <w:r w:rsidR="00E3506B">
        <w:t>CCM</w:t>
      </w:r>
      <w:r w:rsidR="00AE1D9E">
        <w:t xml:space="preserve"> </w:t>
      </w:r>
      <w:r w:rsidR="00E3506B">
        <w:t>#</w:t>
      </w:r>
      <w:r w:rsidR="00AE1D9E">
        <w:t>1)</w:t>
      </w:r>
      <w:r w:rsidR="006D7BE2">
        <w:t>.</w:t>
      </w:r>
    </w:p>
    <w:p w14:paraId="3F44FFF0" w14:textId="79504D9D" w:rsidR="00710E3B" w:rsidRDefault="00710E3B" w:rsidP="00125687">
      <w:pPr>
        <w:pStyle w:val="NoteList-ASDEFCON"/>
      </w:pPr>
      <w:r>
        <w:t>Milestone Date</w:t>
      </w:r>
      <w:r w:rsidR="00B50E2F">
        <w:t>:</w:t>
      </w:r>
      <w:r w:rsidR="00647AA6">
        <w:t xml:space="preserve"> </w:t>
      </w:r>
      <w:r w:rsidR="00B52B41">
        <w:t xml:space="preserve"> </w:t>
      </w:r>
      <w:r w:rsidR="00D043B2">
        <w:t>T</w:t>
      </w:r>
      <w:r w:rsidR="000F4040">
        <w:t xml:space="preserve">he date for achievement of </w:t>
      </w:r>
      <w:r w:rsidR="00D043B2">
        <w:t>the M</w:t>
      </w:r>
      <w:r w:rsidR="000F4040">
        <w:t>ilestone</w:t>
      </w:r>
      <w:r w:rsidR="00D043B2">
        <w:t>,</w:t>
      </w:r>
      <w:r w:rsidR="000F4040">
        <w:t xml:space="preserve"> for example</w:t>
      </w:r>
      <w:r w:rsidR="00D043B2">
        <w:t>, at</w:t>
      </w:r>
      <w:r w:rsidR="000F4040">
        <w:t xml:space="preserve"> the conclusion of the final meeting f</w:t>
      </w:r>
      <w:r w:rsidR="00D043B2">
        <w:t>or</w:t>
      </w:r>
      <w:r w:rsidR="000F4040">
        <w:t xml:space="preserve"> a </w:t>
      </w:r>
      <w:r w:rsidR="00D043B2">
        <w:t>Mandated System Review that spans several days</w:t>
      </w:r>
      <w:r w:rsidR="000F4040">
        <w:t xml:space="preserve">.  </w:t>
      </w:r>
      <w:r w:rsidR="00D043B2">
        <w:t>The Milestone Date is scheduled relative to the Effective Date or another major Milestone.</w:t>
      </w:r>
    </w:p>
    <w:p w14:paraId="11056BC7" w14:textId="4EAC9150" w:rsidR="00710E3B" w:rsidRDefault="00710E3B" w:rsidP="00125687">
      <w:pPr>
        <w:pStyle w:val="NoteList-ASDEFCON"/>
      </w:pPr>
      <w:r>
        <w:t>Stop Payment</w:t>
      </w:r>
      <w:r w:rsidR="00B50E2F">
        <w:t>:</w:t>
      </w:r>
      <w:r w:rsidR="00865EAB">
        <w:t xml:space="preserve">  </w:t>
      </w:r>
      <w:r w:rsidR="00B66AC6">
        <w:t>Is this Milestone a Stop Payment Milestone in accordance with clause 7.</w:t>
      </w:r>
      <w:r w:rsidR="00907416">
        <w:t>8</w:t>
      </w:r>
      <w:r w:rsidR="00B66AC6">
        <w:t xml:space="preserve"> of the COC</w:t>
      </w:r>
      <w:r w:rsidR="00F36CBC">
        <w:t>?</w:t>
      </w:r>
    </w:p>
    <w:p w14:paraId="0BD0031E" w14:textId="60DA0401" w:rsidR="00710E3B" w:rsidRDefault="00710E3B" w:rsidP="00125687">
      <w:pPr>
        <w:pStyle w:val="NoteList-ASDEFCON"/>
      </w:pPr>
      <w:r>
        <w:t xml:space="preserve">Description of </w:t>
      </w:r>
      <w:r w:rsidR="00D043B2">
        <w:t xml:space="preserve">Applicable </w:t>
      </w:r>
      <w:r>
        <w:t>Supplies</w:t>
      </w:r>
      <w:r w:rsidR="00B50E2F">
        <w:t>:</w:t>
      </w:r>
      <w:r w:rsidR="00865EAB">
        <w:t xml:space="preserve">  Identify / list the Supplies </w:t>
      </w:r>
      <w:r w:rsidR="00844A76">
        <w:t xml:space="preserve">that are to be </w:t>
      </w:r>
      <w:r w:rsidR="00226F37">
        <w:t xml:space="preserve">delivered and/or </w:t>
      </w:r>
      <w:proofErr w:type="gramStart"/>
      <w:r w:rsidR="00844A76">
        <w:t>Accepted</w:t>
      </w:r>
      <w:proofErr w:type="gramEnd"/>
      <w:r w:rsidR="00844A76">
        <w:t xml:space="preserve"> as part of</w:t>
      </w:r>
      <w:r w:rsidR="008E1913">
        <w:t xml:space="preserve"> the applicable Milestone.</w:t>
      </w:r>
    </w:p>
    <w:p w14:paraId="15E36495" w14:textId="254F11CB" w:rsidR="00DE2B15" w:rsidRDefault="00DE2B15" w:rsidP="00125687">
      <w:pPr>
        <w:pStyle w:val="NoteList-ASDEFCON"/>
      </w:pPr>
      <w:r>
        <w:t>Delivery Location</w:t>
      </w:r>
      <w:r w:rsidR="00B50E2F">
        <w:t>:</w:t>
      </w:r>
      <w:r w:rsidR="006D7BE2">
        <w:t xml:space="preserve">  Location(s) for the Milestone activity and the delivery of associated Supplies, whe</w:t>
      </w:r>
      <w:r w:rsidR="00662D86">
        <w:t>re</w:t>
      </w:r>
      <w:r w:rsidR="006D7BE2">
        <w:t xml:space="preserve"> applicable.</w:t>
      </w:r>
    </w:p>
    <w:p w14:paraId="6F12A568" w14:textId="77811C31" w:rsidR="002307DB" w:rsidRDefault="002307DB" w:rsidP="00125687">
      <w:pPr>
        <w:pStyle w:val="NoteList-ASDEFCON"/>
      </w:pPr>
      <w:r>
        <w:t>Acceptance Required</w:t>
      </w:r>
      <w:r w:rsidR="00B50E2F">
        <w:t>:</w:t>
      </w:r>
      <w:r w:rsidR="008E1913">
        <w:t xml:space="preserve">  </w:t>
      </w:r>
      <w:r w:rsidR="00226F37">
        <w:t xml:space="preserve">Identify whether or not the </w:t>
      </w:r>
      <w:r w:rsidR="00D043B2">
        <w:t xml:space="preserve">Applicable </w:t>
      </w:r>
      <w:r w:rsidR="008E1913">
        <w:t xml:space="preserve">Supplies </w:t>
      </w:r>
      <w:r w:rsidR="00226F37">
        <w:t>in column e will be</w:t>
      </w:r>
      <w:r w:rsidR="00B66AC6">
        <w:t xml:space="preserve"> subject to Acceptance</w:t>
      </w:r>
      <w:r w:rsidR="008E1913">
        <w:t xml:space="preserve"> </w:t>
      </w:r>
      <w:r w:rsidR="00662D86">
        <w:t>–</w:t>
      </w:r>
      <w:r w:rsidR="008E1913">
        <w:t xml:space="preserve"> yes or no (Y</w:t>
      </w:r>
      <w:r w:rsidR="00D043B2">
        <w:t xml:space="preserve"> or </w:t>
      </w:r>
      <w:r w:rsidR="008E1913">
        <w:t>N).</w:t>
      </w:r>
    </w:p>
    <w:p w14:paraId="09D304DF" w14:textId="2F237C36" w:rsidR="002307DB" w:rsidRDefault="002307DB" w:rsidP="00125687">
      <w:pPr>
        <w:pStyle w:val="NoteList-ASDEFCON"/>
      </w:pPr>
      <w:r>
        <w:t xml:space="preserve">Ownership </w:t>
      </w:r>
      <w:r w:rsidR="00226F37">
        <w:t>Transfer</w:t>
      </w:r>
      <w:r w:rsidR="00B50E2F">
        <w:t>:</w:t>
      </w:r>
      <w:r w:rsidR="008E1913">
        <w:t xml:space="preserve">  Supplies Accepted </w:t>
      </w:r>
      <w:r w:rsidR="00B66AC6">
        <w:t xml:space="preserve">at this Milestone </w:t>
      </w:r>
      <w:r w:rsidR="00C77C9A">
        <w:t>will</w:t>
      </w:r>
      <w:r w:rsidR="008E1913">
        <w:t xml:space="preserve"> be transferred </w:t>
      </w:r>
      <w:r w:rsidR="00C77C9A">
        <w:t>in</w:t>
      </w:r>
      <w:r w:rsidR="008E1913">
        <w:t>to Commonwealth ownership</w:t>
      </w:r>
      <w:r w:rsidR="00C77C9A">
        <w:t xml:space="preserve"> </w:t>
      </w:r>
      <w:r w:rsidR="00C77C9A">
        <w:rPr>
          <w:rFonts w:cs="Arial"/>
        </w:rPr>
        <w:t xml:space="preserve">in accordance with clause 6.11.1a of the COC </w:t>
      </w:r>
      <w:r w:rsidR="00662D86">
        <w:t>–</w:t>
      </w:r>
      <w:r w:rsidR="008E1913">
        <w:t xml:space="preserve"> yes or no (Y</w:t>
      </w:r>
      <w:r w:rsidR="00D043B2">
        <w:t xml:space="preserve"> or </w:t>
      </w:r>
      <w:r w:rsidR="008E1913">
        <w:t>N).</w:t>
      </w:r>
    </w:p>
    <w:p w14:paraId="3148F1CA" w14:textId="77777777" w:rsidR="00D043B2" w:rsidRPr="006F2453" w:rsidRDefault="00D043B2" w:rsidP="00C76E4D">
      <w:pPr>
        <w:pStyle w:val="ASDEFCONNormal"/>
      </w:pPr>
    </w:p>
    <w:p w14:paraId="63B00FC5" w14:textId="3F3F844B" w:rsidR="00BF5171" w:rsidRPr="006F2453" w:rsidRDefault="00BF5171" w:rsidP="00801A0A">
      <w:pPr>
        <w:pStyle w:val="NoteToDrafters-ASDEFCON"/>
      </w:pPr>
      <w:r w:rsidRPr="006F2453">
        <w:t xml:space="preserve">Note to drafters:  Prior to contract signature, </w:t>
      </w:r>
      <w:r w:rsidR="0001371A" w:rsidRPr="006F2453">
        <w:t xml:space="preserve">drafters are to </w:t>
      </w:r>
      <w:r w:rsidR="00034559">
        <w:t xml:space="preserve">update </w:t>
      </w:r>
      <w:r w:rsidR="00710E3B">
        <w:fldChar w:fldCharType="begin"/>
      </w:r>
      <w:r w:rsidR="00710E3B">
        <w:instrText xml:space="preserve"> REF _Ref48728678 \h </w:instrText>
      </w:r>
      <w:r w:rsidR="00710E3B">
        <w:fldChar w:fldCharType="separate"/>
      </w:r>
      <w:r w:rsidR="00C41BB2" w:rsidRPr="00710E3B">
        <w:t xml:space="preserve">Table </w:t>
      </w:r>
      <w:r w:rsidR="00C41BB2">
        <w:t>C-</w:t>
      </w:r>
      <w:r w:rsidR="00C41BB2">
        <w:rPr>
          <w:noProof/>
        </w:rPr>
        <w:t>2</w:t>
      </w:r>
      <w:r w:rsidR="00710E3B">
        <w:fldChar w:fldCharType="end"/>
      </w:r>
      <w:r w:rsidR="00710E3B">
        <w:t xml:space="preserve"> </w:t>
      </w:r>
      <w:r w:rsidR="0001371A" w:rsidRPr="006F2453">
        <w:t>includ</w:t>
      </w:r>
      <w:r w:rsidR="00C04B15">
        <w:t>ing</w:t>
      </w:r>
      <w:r w:rsidR="0001371A" w:rsidRPr="006F2453">
        <w:t xml:space="preserve"> appropriate cross-referenc</w:t>
      </w:r>
      <w:r w:rsidR="00662D86">
        <w:t>ing</w:t>
      </w:r>
      <w:r w:rsidR="0001371A" w:rsidRPr="006F2453">
        <w:t xml:space="preserve"> to a</w:t>
      </w:r>
      <w:r w:rsidR="00662D86">
        <w:t>pplicable</w:t>
      </w:r>
      <w:r w:rsidR="0001371A" w:rsidRPr="006F2453">
        <w:t xml:space="preserve"> Milestone</w:t>
      </w:r>
      <w:r w:rsidR="00662D86">
        <w:t>s</w:t>
      </w:r>
      <w:r w:rsidRPr="006F2453">
        <w:t>.</w:t>
      </w:r>
    </w:p>
    <w:p w14:paraId="55A6264E" w14:textId="4BB678DE" w:rsidR="00710E3B" w:rsidRPr="00897169" w:rsidRDefault="00710E3B" w:rsidP="00396B1C">
      <w:pPr>
        <w:pStyle w:val="Table10ptHeading-ASDEFCON"/>
        <w:rPr>
          <w:rFonts w:cs="Arial"/>
        </w:rPr>
      </w:pPr>
      <w:bookmarkStart w:id="2" w:name="_Ref54018992"/>
      <w:bookmarkStart w:id="3" w:name="_Ref48728678"/>
      <w:r w:rsidRPr="00710E3B">
        <w:t xml:space="preserve">Table </w:t>
      </w:r>
      <w:r>
        <w:t>C-</w:t>
      </w:r>
      <w:fldSimple w:instr=" SEQ Table \* ARABIC ">
        <w:r w:rsidR="00C41BB2">
          <w:rPr>
            <w:noProof/>
          </w:rPr>
          <w:t>2</w:t>
        </w:r>
      </w:fldSimple>
      <w:bookmarkEnd w:id="2"/>
      <w:bookmarkEnd w:id="3"/>
      <w:r w:rsidRPr="00897169">
        <w:rPr>
          <w:rFonts w:cs="Arial"/>
        </w:rPr>
        <w:t>: Delivery Schedule (Supplies)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2551"/>
        <w:gridCol w:w="4140"/>
        <w:gridCol w:w="1772"/>
        <w:gridCol w:w="1772"/>
      </w:tblGrid>
      <w:tr w:rsidR="000C28ED" w:rsidRPr="00E06AE2" w14:paraId="63EA692D" w14:textId="7389175F" w:rsidTr="00662D86">
        <w:trPr>
          <w:tblHeader/>
        </w:trPr>
        <w:tc>
          <w:tcPr>
            <w:tcW w:w="4361" w:type="dxa"/>
            <w:shd w:val="pct15" w:color="auto" w:fill="FFFFFF"/>
          </w:tcPr>
          <w:p w14:paraId="7459EDC0" w14:textId="25B130A5" w:rsidR="000C28ED" w:rsidRPr="00E06AE2" w:rsidRDefault="0042549F" w:rsidP="000C28ED">
            <w:pPr>
              <w:pStyle w:val="Table8ptHeading-ASDEFCON"/>
            </w:pPr>
            <w:r w:rsidRPr="00E06AE2">
              <w:t>Other Supplies</w:t>
            </w:r>
          </w:p>
        </w:tc>
        <w:tc>
          <w:tcPr>
            <w:tcW w:w="2551" w:type="dxa"/>
            <w:shd w:val="pct15" w:color="auto" w:fill="FFFFFF"/>
          </w:tcPr>
          <w:p w14:paraId="3902E240" w14:textId="6AE4EC19" w:rsidR="000C28ED" w:rsidRPr="00E06AE2" w:rsidRDefault="0042549F" w:rsidP="0042549F">
            <w:pPr>
              <w:pStyle w:val="Table8ptHeading-ASDEFCON"/>
            </w:pPr>
            <w:r w:rsidRPr="00E06AE2">
              <w:t>Delivery Date</w:t>
            </w:r>
          </w:p>
          <w:p w14:paraId="3EAE82B3" w14:textId="6DD4A28B" w:rsidR="000C28ED" w:rsidRPr="00E06AE2" w:rsidRDefault="000C28ED" w:rsidP="0042549F">
            <w:pPr>
              <w:pStyle w:val="Table8ptHeading-ASDEFCON"/>
            </w:pPr>
            <w:r w:rsidRPr="00E06AE2">
              <w:t>(</w:t>
            </w:r>
            <w:r w:rsidR="0042549F">
              <w:t xml:space="preserve">in </w:t>
            </w:r>
            <w:r w:rsidRPr="00E06AE2">
              <w:t>months)</w:t>
            </w:r>
          </w:p>
        </w:tc>
        <w:tc>
          <w:tcPr>
            <w:tcW w:w="4140" w:type="dxa"/>
            <w:shd w:val="pct15" w:color="auto" w:fill="FFFFFF"/>
          </w:tcPr>
          <w:p w14:paraId="47D8D183" w14:textId="033B8593" w:rsidR="000C28ED" w:rsidRPr="00E06AE2" w:rsidRDefault="0042549F" w:rsidP="000C28ED">
            <w:pPr>
              <w:pStyle w:val="Table8ptHeading-ASDEFCON"/>
            </w:pPr>
            <w:r w:rsidRPr="00E06AE2">
              <w:t>Delivery Location</w:t>
            </w:r>
          </w:p>
        </w:tc>
        <w:tc>
          <w:tcPr>
            <w:tcW w:w="1772" w:type="dxa"/>
            <w:shd w:val="pct15" w:color="auto" w:fill="FFFFFF"/>
          </w:tcPr>
          <w:p w14:paraId="7E4BE88C" w14:textId="7F60F98E" w:rsidR="000C28ED" w:rsidRPr="00E06AE2" w:rsidRDefault="000C28ED" w:rsidP="000C28ED">
            <w:pPr>
              <w:pStyle w:val="Table8ptHeading-ASDEFCON"/>
            </w:pPr>
            <w:r>
              <w:t>Acceptance Required</w:t>
            </w:r>
            <w:r>
              <w:br/>
              <w:t>(Y</w:t>
            </w:r>
            <w:r w:rsidR="008E3EDC">
              <w:t xml:space="preserve"> or </w:t>
            </w:r>
            <w:r>
              <w:t>N)</w:t>
            </w:r>
          </w:p>
        </w:tc>
        <w:tc>
          <w:tcPr>
            <w:tcW w:w="1772" w:type="dxa"/>
            <w:shd w:val="pct15" w:color="auto" w:fill="FFFFFF"/>
          </w:tcPr>
          <w:p w14:paraId="6D528581" w14:textId="4652C9E7" w:rsidR="000C28ED" w:rsidRPr="00E06AE2" w:rsidRDefault="000C28ED" w:rsidP="000C28ED">
            <w:pPr>
              <w:pStyle w:val="Table8ptHeading-ASDEFCON"/>
            </w:pPr>
            <w:r>
              <w:rPr>
                <w:rFonts w:cs="Arial"/>
              </w:rPr>
              <w:t>Will Ownership Transfer to the Commonwealth</w:t>
            </w:r>
            <w:r>
              <w:rPr>
                <w:rFonts w:cs="Arial"/>
              </w:rPr>
              <w:br/>
              <w:t>(Y</w:t>
            </w:r>
            <w:r w:rsidR="008E3EDC">
              <w:rPr>
                <w:rFonts w:cs="Arial"/>
              </w:rPr>
              <w:t xml:space="preserve"> or </w:t>
            </w:r>
            <w:r>
              <w:rPr>
                <w:rFonts w:cs="Arial"/>
              </w:rPr>
              <w:t>N)</w:t>
            </w:r>
          </w:p>
        </w:tc>
      </w:tr>
      <w:tr w:rsidR="000C28ED" w:rsidRPr="00E06AE2" w14:paraId="59C03C31" w14:textId="11D89895" w:rsidTr="00662D86">
        <w:trPr>
          <w:tblHeader/>
        </w:trPr>
        <w:tc>
          <w:tcPr>
            <w:tcW w:w="4361" w:type="dxa"/>
            <w:shd w:val="pct15" w:color="auto" w:fill="FFFFFF"/>
          </w:tcPr>
          <w:p w14:paraId="32D1D457" w14:textId="77777777" w:rsidR="000C28ED" w:rsidRPr="00E06AE2" w:rsidRDefault="000C28ED" w:rsidP="00647AA6">
            <w:pPr>
              <w:pStyle w:val="Table8ptHeading-ASDEFCON"/>
            </w:pPr>
            <w:r w:rsidRPr="00E06AE2">
              <w:t>(a)</w:t>
            </w:r>
          </w:p>
        </w:tc>
        <w:tc>
          <w:tcPr>
            <w:tcW w:w="2551" w:type="dxa"/>
            <w:shd w:val="pct15" w:color="auto" w:fill="FFFFFF"/>
          </w:tcPr>
          <w:p w14:paraId="36CBE426" w14:textId="77777777" w:rsidR="000C28ED" w:rsidRPr="00E06AE2" w:rsidRDefault="000C28ED" w:rsidP="00647AA6">
            <w:pPr>
              <w:pStyle w:val="Table8ptHeading-ASDEFCON"/>
            </w:pPr>
            <w:r w:rsidRPr="00E06AE2">
              <w:t>(b)</w:t>
            </w:r>
          </w:p>
        </w:tc>
        <w:tc>
          <w:tcPr>
            <w:tcW w:w="4140" w:type="dxa"/>
            <w:shd w:val="pct15" w:color="auto" w:fill="FFFFFF"/>
          </w:tcPr>
          <w:p w14:paraId="46FC57C7" w14:textId="77777777" w:rsidR="000C28ED" w:rsidRPr="00E06AE2" w:rsidRDefault="000C28ED" w:rsidP="00647AA6">
            <w:pPr>
              <w:pStyle w:val="Table8ptHeading-ASDEFCON"/>
            </w:pPr>
            <w:r w:rsidRPr="00E06AE2">
              <w:t>(c)</w:t>
            </w:r>
          </w:p>
        </w:tc>
        <w:tc>
          <w:tcPr>
            <w:tcW w:w="1772" w:type="dxa"/>
            <w:shd w:val="pct15" w:color="auto" w:fill="FFFFFF"/>
          </w:tcPr>
          <w:p w14:paraId="4CEF558B" w14:textId="342386A2" w:rsidR="000C28ED" w:rsidRPr="00E06AE2" w:rsidRDefault="00662D86" w:rsidP="00647AA6">
            <w:pPr>
              <w:pStyle w:val="Table8ptHeading-ASDEFCON"/>
            </w:pPr>
            <w:r>
              <w:t>(d)</w:t>
            </w:r>
          </w:p>
        </w:tc>
        <w:tc>
          <w:tcPr>
            <w:tcW w:w="1772" w:type="dxa"/>
            <w:shd w:val="pct15" w:color="auto" w:fill="FFFFFF"/>
          </w:tcPr>
          <w:p w14:paraId="3D624334" w14:textId="5BE762D4" w:rsidR="000C28ED" w:rsidRPr="00E06AE2" w:rsidRDefault="00662D86" w:rsidP="00647AA6">
            <w:pPr>
              <w:pStyle w:val="Table8ptHeading-ASDEFCON"/>
            </w:pPr>
            <w:r>
              <w:t>(e)</w:t>
            </w:r>
          </w:p>
        </w:tc>
      </w:tr>
      <w:tr w:rsidR="000C28ED" w:rsidRPr="00E06AE2" w14:paraId="20723B96" w14:textId="7DB8E8C5" w:rsidTr="00662D86">
        <w:tc>
          <w:tcPr>
            <w:tcW w:w="4361" w:type="dxa"/>
          </w:tcPr>
          <w:p w14:paraId="3ED207E8" w14:textId="0C1D843E" w:rsidR="000C28ED" w:rsidRPr="00E06AE2" w:rsidRDefault="000C28ED" w:rsidP="00801A0A">
            <w:pPr>
              <w:pStyle w:val="Table8ptText-ASDEFCON"/>
            </w:pPr>
            <w:r w:rsidRPr="00E06AE2">
              <w:fldChar w:fldCharType="begin">
                <w:ffData>
                  <w:name w:val="Text1"/>
                  <w:enabled/>
                  <w:calcOnExit w:val="0"/>
                  <w:textInput>
                    <w:default w:val="[INSERT DETAILS REGARDING ITEMS OF SUPPLIES]"/>
                  </w:textInput>
                </w:ffData>
              </w:fldChar>
            </w:r>
            <w:bookmarkStart w:id="4" w:name="Text1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[INSERT DETAILS REGARDING ITEMS OF SUPPLIES]</w:t>
            </w:r>
            <w:r w:rsidRPr="00E06AE2">
              <w:fldChar w:fldCharType="end"/>
            </w:r>
            <w:bookmarkEnd w:id="4"/>
          </w:p>
        </w:tc>
        <w:tc>
          <w:tcPr>
            <w:tcW w:w="2551" w:type="dxa"/>
          </w:tcPr>
          <w:p w14:paraId="1A861C89" w14:textId="7E8FDBF9" w:rsidR="000C28ED" w:rsidRPr="00E06AE2" w:rsidRDefault="000C28ED" w:rsidP="00801A0A">
            <w:pPr>
              <w:pStyle w:val="Table8ptText-ASDEFCON"/>
            </w:pPr>
            <w:r w:rsidRPr="00E06AE2">
              <w:fldChar w:fldCharType="begin">
                <w:ffData>
                  <w:name w:val="Text2"/>
                  <w:enabled/>
                  <w:calcOnExit w:val="0"/>
                  <w:textInput>
                    <w:default w:val="[INSERT DETAILS REGARDING ITEMS OF SUPPLIES]"/>
                  </w:textInput>
                </w:ffData>
              </w:fldChar>
            </w:r>
            <w:bookmarkStart w:id="5" w:name="Text2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[INSERT DETAILS REGARDING ITEMS OF SUPPLIES]</w:t>
            </w:r>
            <w:r w:rsidRPr="00E06AE2">
              <w:fldChar w:fldCharType="end"/>
            </w:r>
            <w:bookmarkEnd w:id="5"/>
          </w:p>
        </w:tc>
        <w:tc>
          <w:tcPr>
            <w:tcW w:w="4140" w:type="dxa"/>
          </w:tcPr>
          <w:p w14:paraId="260171AA" w14:textId="6D70823F" w:rsidR="000C28ED" w:rsidRPr="00E06AE2" w:rsidRDefault="000C28ED" w:rsidP="00801A0A">
            <w:pPr>
              <w:pStyle w:val="Table8ptText-ASDEFCON"/>
            </w:pPr>
            <w:r w:rsidRPr="00E06AE2">
              <w:fldChar w:fldCharType="begin">
                <w:ffData>
                  <w:name w:val="Text3"/>
                  <w:enabled/>
                  <w:calcOnExit w:val="0"/>
                  <w:textInput>
                    <w:default w:val="[INSERT DETAILS REGARDING ITEMS OF SUPPLIES]"/>
                  </w:textInput>
                </w:ffData>
              </w:fldChar>
            </w:r>
            <w:bookmarkStart w:id="6" w:name="Text3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[INSERT DETAILS REGARDING ITEMS OF SUPPLIES]</w:t>
            </w:r>
            <w:r w:rsidRPr="00E06AE2">
              <w:fldChar w:fldCharType="end"/>
            </w:r>
            <w:bookmarkEnd w:id="6"/>
          </w:p>
        </w:tc>
        <w:tc>
          <w:tcPr>
            <w:tcW w:w="1772" w:type="dxa"/>
          </w:tcPr>
          <w:p w14:paraId="7AA989DA" w14:textId="77777777" w:rsidR="000C28ED" w:rsidRPr="00E06AE2" w:rsidRDefault="000C28ED" w:rsidP="00801A0A">
            <w:pPr>
              <w:pStyle w:val="Table8ptText-ASDEFCON"/>
            </w:pPr>
          </w:p>
        </w:tc>
        <w:tc>
          <w:tcPr>
            <w:tcW w:w="1772" w:type="dxa"/>
          </w:tcPr>
          <w:p w14:paraId="39C6C753" w14:textId="77777777" w:rsidR="000C28ED" w:rsidRPr="00E06AE2" w:rsidRDefault="000C28ED" w:rsidP="00801A0A">
            <w:pPr>
              <w:pStyle w:val="Table8ptText-ASDEFCON"/>
            </w:pPr>
          </w:p>
        </w:tc>
      </w:tr>
      <w:tr w:rsidR="000C28ED" w:rsidRPr="00E06AE2" w14:paraId="0FD32254" w14:textId="19D99B70" w:rsidTr="00662D86">
        <w:tc>
          <w:tcPr>
            <w:tcW w:w="4361" w:type="dxa"/>
          </w:tcPr>
          <w:p w14:paraId="59649F24" w14:textId="3D739AF9" w:rsidR="000C28ED" w:rsidRPr="00E06AE2" w:rsidRDefault="000C28ED" w:rsidP="00801A0A">
            <w:pPr>
              <w:pStyle w:val="Table8ptText-ASDEFCON"/>
            </w:pPr>
            <w:r w:rsidRPr="00E06AE2">
              <w:fldChar w:fldCharType="begin">
                <w:ffData>
                  <w:name w:val="Text4"/>
                  <w:enabled/>
                  <w:calcOnExit w:val="0"/>
                  <w:textInput>
                    <w:default w:val="[INSERT DETAILS REGARDING ITEMS OF SUPPLIES]"/>
                  </w:textInput>
                </w:ffData>
              </w:fldChar>
            </w:r>
            <w:bookmarkStart w:id="7" w:name="Text4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[INSERT DETAILS REGARDING ITEMS OF SUPPLIES]</w:t>
            </w:r>
            <w:r w:rsidRPr="00E06AE2">
              <w:fldChar w:fldCharType="end"/>
            </w:r>
            <w:bookmarkEnd w:id="7"/>
          </w:p>
        </w:tc>
        <w:tc>
          <w:tcPr>
            <w:tcW w:w="2551" w:type="dxa"/>
          </w:tcPr>
          <w:p w14:paraId="043A0405" w14:textId="6A939D58" w:rsidR="000C28ED" w:rsidRPr="00E06AE2" w:rsidRDefault="000C28ED" w:rsidP="00801A0A">
            <w:pPr>
              <w:pStyle w:val="Table8ptText-ASDEFCON"/>
            </w:pPr>
            <w:r w:rsidRPr="00E06AE2">
              <w:fldChar w:fldCharType="begin">
                <w:ffData>
                  <w:name w:val="Text5"/>
                  <w:enabled/>
                  <w:calcOnExit w:val="0"/>
                  <w:textInput>
                    <w:default w:val="[CROSS-REFERENCE TO MILESTONE WHERE RELEVANT]"/>
                  </w:textInput>
                </w:ffData>
              </w:fldChar>
            </w:r>
            <w:bookmarkStart w:id="8" w:name="Text5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[CROSS-REFERENCE TO MILESTONE WHERE RELEVANT]</w:t>
            </w:r>
            <w:r w:rsidRPr="00E06AE2">
              <w:fldChar w:fldCharType="end"/>
            </w:r>
            <w:bookmarkEnd w:id="8"/>
          </w:p>
        </w:tc>
        <w:tc>
          <w:tcPr>
            <w:tcW w:w="4140" w:type="dxa"/>
          </w:tcPr>
          <w:p w14:paraId="40B8E26C" w14:textId="1E7E2D16" w:rsidR="000C28ED" w:rsidRPr="00E06AE2" w:rsidRDefault="000C28ED" w:rsidP="00801A0A">
            <w:pPr>
              <w:pStyle w:val="Table8ptText-ASDEFCON"/>
            </w:pPr>
            <w:r w:rsidRPr="00E06AE2">
              <w:fldChar w:fldCharType="begin">
                <w:ffData>
                  <w:name w:val="Text6"/>
                  <w:enabled/>
                  <w:calcOnExit w:val="0"/>
                  <w:textInput>
                    <w:default w:val="[CROSS-REFERENCE TO MILESTONE WHERE RELEVANT]"/>
                  </w:textInput>
                </w:ffData>
              </w:fldChar>
            </w:r>
            <w:bookmarkStart w:id="9" w:name="Text6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[CROSS-REFERENCE TO MILESTONE WHERE RELEVANT]</w:t>
            </w:r>
            <w:r w:rsidRPr="00E06AE2">
              <w:fldChar w:fldCharType="end"/>
            </w:r>
            <w:bookmarkEnd w:id="9"/>
          </w:p>
        </w:tc>
        <w:tc>
          <w:tcPr>
            <w:tcW w:w="1772" w:type="dxa"/>
          </w:tcPr>
          <w:p w14:paraId="70098563" w14:textId="77777777" w:rsidR="000C28ED" w:rsidRPr="00E06AE2" w:rsidRDefault="000C28ED" w:rsidP="00801A0A">
            <w:pPr>
              <w:pStyle w:val="Table8ptText-ASDEFCON"/>
            </w:pPr>
          </w:p>
        </w:tc>
        <w:tc>
          <w:tcPr>
            <w:tcW w:w="1772" w:type="dxa"/>
          </w:tcPr>
          <w:p w14:paraId="4C2CDAD3" w14:textId="77777777" w:rsidR="000C28ED" w:rsidRPr="00E06AE2" w:rsidRDefault="000C28ED" w:rsidP="00801A0A">
            <w:pPr>
              <w:pStyle w:val="Table8ptText-ASDEFCON"/>
            </w:pPr>
          </w:p>
        </w:tc>
      </w:tr>
      <w:tr w:rsidR="000C28ED" w:rsidRPr="00E06AE2" w14:paraId="70682C84" w14:textId="6FD3A0E6" w:rsidTr="00662D86">
        <w:tc>
          <w:tcPr>
            <w:tcW w:w="4361" w:type="dxa"/>
          </w:tcPr>
          <w:p w14:paraId="31D8A2DE" w14:textId="7E4040AA" w:rsidR="000C28ED" w:rsidRPr="00E06AE2" w:rsidRDefault="000C28ED" w:rsidP="00801A0A">
            <w:pPr>
              <w:pStyle w:val="Table8ptText-ASDEFCON"/>
            </w:pPr>
            <w:r w:rsidRPr="00E06AE2">
              <w:fldChar w:fldCharType="begin">
                <w:ffData>
                  <w:name w:val="Text7"/>
                  <w:enabled/>
                  <w:calcOnExit w:val="0"/>
                  <w:textInput>
                    <w:default w:val="[INSERT DETAILS REGARDING ITEMS OF SUPPLIES]"/>
                  </w:textInput>
                </w:ffData>
              </w:fldChar>
            </w:r>
            <w:bookmarkStart w:id="10" w:name="Text7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[INSERT DETAILS REGARDING ITEMS OF SUPPLIES]</w:t>
            </w:r>
            <w:r w:rsidRPr="00E06AE2">
              <w:fldChar w:fldCharType="end"/>
            </w:r>
            <w:bookmarkEnd w:id="10"/>
          </w:p>
        </w:tc>
        <w:tc>
          <w:tcPr>
            <w:tcW w:w="2551" w:type="dxa"/>
          </w:tcPr>
          <w:p w14:paraId="5EECFAE2" w14:textId="7B755F53" w:rsidR="000C28ED" w:rsidRPr="00E06AE2" w:rsidRDefault="000C28ED" w:rsidP="00801A0A">
            <w:pPr>
              <w:pStyle w:val="Table8ptText-ASDEFCON"/>
            </w:pPr>
            <w:r w:rsidRPr="00E06AE2">
              <w:fldChar w:fldCharType="begin">
                <w:ffData>
                  <w:name w:val="Text8"/>
                  <w:enabled/>
                  <w:calcOnExit w:val="0"/>
                  <w:textInput>
                    <w:default w:val="[CROSS-REFERENCE TO KEY PROJECT PLAN WHERE RELEVANT]"/>
                  </w:textInput>
                </w:ffData>
              </w:fldChar>
            </w:r>
            <w:bookmarkStart w:id="11" w:name="Text8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[CROSS-REFERENCE TO KEY PROJECT PLAN WHERE RELEVANT]</w:t>
            </w:r>
            <w:r w:rsidRPr="00E06AE2">
              <w:fldChar w:fldCharType="end"/>
            </w:r>
            <w:bookmarkEnd w:id="11"/>
          </w:p>
        </w:tc>
        <w:tc>
          <w:tcPr>
            <w:tcW w:w="4140" w:type="dxa"/>
          </w:tcPr>
          <w:p w14:paraId="4461A0F2" w14:textId="2F4609B3" w:rsidR="000C28ED" w:rsidRPr="00E06AE2" w:rsidRDefault="000C28ED" w:rsidP="00801A0A">
            <w:pPr>
              <w:pStyle w:val="Table8ptText-ASDEFCON"/>
            </w:pPr>
            <w:r w:rsidRPr="00E06AE2">
              <w:fldChar w:fldCharType="begin">
                <w:ffData>
                  <w:name w:val="Text9"/>
                  <w:enabled/>
                  <w:calcOnExit w:val="0"/>
                  <w:textInput>
                    <w:default w:val="[CROSS-REFERENCE TO KEY PROJECT PLAN WHERE RELEVANT]"/>
                  </w:textInput>
                </w:ffData>
              </w:fldChar>
            </w:r>
            <w:bookmarkStart w:id="12" w:name="Text9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[CROSS-REFERENCE TO KEY PROJECT PLAN WHERE RELEVANT]</w:t>
            </w:r>
            <w:r w:rsidRPr="00E06AE2">
              <w:fldChar w:fldCharType="end"/>
            </w:r>
            <w:bookmarkEnd w:id="12"/>
          </w:p>
        </w:tc>
        <w:tc>
          <w:tcPr>
            <w:tcW w:w="1772" w:type="dxa"/>
          </w:tcPr>
          <w:p w14:paraId="4C03B7F5" w14:textId="77777777" w:rsidR="000C28ED" w:rsidRPr="00E06AE2" w:rsidRDefault="000C28ED" w:rsidP="00801A0A">
            <w:pPr>
              <w:pStyle w:val="Table8ptText-ASDEFCON"/>
            </w:pPr>
          </w:p>
        </w:tc>
        <w:tc>
          <w:tcPr>
            <w:tcW w:w="1772" w:type="dxa"/>
          </w:tcPr>
          <w:p w14:paraId="24D08600" w14:textId="77777777" w:rsidR="000C28ED" w:rsidRPr="00E06AE2" w:rsidRDefault="000C28ED" w:rsidP="00801A0A">
            <w:pPr>
              <w:pStyle w:val="Table8ptText-ASDEFCON"/>
            </w:pPr>
          </w:p>
        </w:tc>
      </w:tr>
      <w:tr w:rsidR="00662D86" w:rsidRPr="00E06AE2" w14:paraId="0AA34D82" w14:textId="009C5645" w:rsidTr="00662D86">
        <w:tc>
          <w:tcPr>
            <w:tcW w:w="4361" w:type="dxa"/>
          </w:tcPr>
          <w:p w14:paraId="6984C046" w14:textId="657406CF" w:rsidR="00662D86" w:rsidRPr="00E06AE2" w:rsidRDefault="00662D86" w:rsidP="00662D86">
            <w:pPr>
              <w:pStyle w:val="Table8ptText-ASDEFCON"/>
            </w:pPr>
            <w:r w:rsidRPr="00E06AE2">
              <w:fldChar w:fldCharType="begin">
                <w:ffData>
                  <w:name w:val="Text13"/>
                  <w:enabled/>
                  <w:calcOnExit w:val="0"/>
                  <w:textInput>
                    <w:default w:val="[SPARES]"/>
                  </w:textInput>
                </w:ffData>
              </w:fldChar>
            </w:r>
            <w:bookmarkStart w:id="13" w:name="Text13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[SPARES]</w:t>
            </w:r>
            <w:r w:rsidRPr="00E06AE2">
              <w:fldChar w:fldCharType="end"/>
            </w:r>
            <w:bookmarkEnd w:id="13"/>
          </w:p>
        </w:tc>
        <w:tc>
          <w:tcPr>
            <w:tcW w:w="2551" w:type="dxa"/>
          </w:tcPr>
          <w:p w14:paraId="24D11C71" w14:textId="77777777" w:rsidR="00662D86" w:rsidRPr="00E06AE2" w:rsidRDefault="00662D86" w:rsidP="00662D86">
            <w:pPr>
              <w:pStyle w:val="Table8ptText-ASDEFCON"/>
            </w:pPr>
            <w:r w:rsidRPr="00E06AE2">
              <w:t>In accordance with Approved RSPL</w:t>
            </w:r>
          </w:p>
        </w:tc>
        <w:tc>
          <w:tcPr>
            <w:tcW w:w="4140" w:type="dxa"/>
          </w:tcPr>
          <w:p w14:paraId="053CDAD2" w14:textId="77777777" w:rsidR="00662D86" w:rsidRPr="00E06AE2" w:rsidRDefault="00662D86" w:rsidP="00662D86">
            <w:pPr>
              <w:pStyle w:val="Table8ptText-ASDEFCON"/>
            </w:pPr>
            <w:r w:rsidRPr="00E06AE2">
              <w:t>In accordance with Approved RSPL</w:t>
            </w:r>
          </w:p>
        </w:tc>
        <w:tc>
          <w:tcPr>
            <w:tcW w:w="1772" w:type="dxa"/>
          </w:tcPr>
          <w:p w14:paraId="6EA89595" w14:textId="77777777" w:rsidR="00662D86" w:rsidRPr="00E06AE2" w:rsidRDefault="00662D86" w:rsidP="00662D86">
            <w:pPr>
              <w:pStyle w:val="Table8ptText-ASDEFCON"/>
            </w:pPr>
          </w:p>
        </w:tc>
        <w:tc>
          <w:tcPr>
            <w:tcW w:w="1772" w:type="dxa"/>
          </w:tcPr>
          <w:p w14:paraId="08A63FC7" w14:textId="77777777" w:rsidR="00662D86" w:rsidRPr="00E06AE2" w:rsidRDefault="00662D86" w:rsidP="00662D86">
            <w:pPr>
              <w:pStyle w:val="Table8ptText-ASDEFCON"/>
            </w:pPr>
          </w:p>
        </w:tc>
      </w:tr>
      <w:tr w:rsidR="00662D86" w:rsidRPr="00E06AE2" w14:paraId="669728A4" w14:textId="6CE97D4C" w:rsidTr="00662D86">
        <w:tc>
          <w:tcPr>
            <w:tcW w:w="4361" w:type="dxa"/>
          </w:tcPr>
          <w:p w14:paraId="35E135F1" w14:textId="4CBAEF76" w:rsidR="00662D86" w:rsidRPr="00E06AE2" w:rsidRDefault="00662D86" w:rsidP="00662D86">
            <w:pPr>
              <w:pStyle w:val="Table8ptText-ASDEFCON"/>
            </w:pPr>
            <w:r w:rsidRPr="00E06AE2">
              <w:lastRenderedPageBreak/>
              <w:fldChar w:fldCharType="begin">
                <w:ffData>
                  <w:name w:val="Text14"/>
                  <w:enabled/>
                  <w:calcOnExit w:val="0"/>
                  <w:textInput>
                    <w:default w:val="[PACKAGING]"/>
                  </w:textInput>
                </w:ffData>
              </w:fldChar>
            </w:r>
            <w:bookmarkStart w:id="14" w:name="Text14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[PACKAGING]</w:t>
            </w:r>
            <w:r w:rsidRPr="00E06AE2">
              <w:fldChar w:fldCharType="end"/>
            </w:r>
            <w:bookmarkEnd w:id="14"/>
          </w:p>
        </w:tc>
        <w:tc>
          <w:tcPr>
            <w:tcW w:w="2551" w:type="dxa"/>
          </w:tcPr>
          <w:p w14:paraId="1BDF1D7E" w14:textId="77777777" w:rsidR="00662D86" w:rsidRPr="00E06AE2" w:rsidRDefault="00662D86" w:rsidP="00662D86">
            <w:pPr>
              <w:pStyle w:val="Table8ptText-ASDEFCON"/>
            </w:pPr>
            <w:r w:rsidRPr="00E06AE2">
              <w:t>In accordance with Approved PACKPL</w:t>
            </w:r>
          </w:p>
        </w:tc>
        <w:tc>
          <w:tcPr>
            <w:tcW w:w="4140" w:type="dxa"/>
          </w:tcPr>
          <w:p w14:paraId="597B346D" w14:textId="77777777" w:rsidR="00662D86" w:rsidRPr="00E06AE2" w:rsidRDefault="00662D86" w:rsidP="00662D86">
            <w:pPr>
              <w:pStyle w:val="Table8ptText-ASDEFCON"/>
            </w:pPr>
            <w:r w:rsidRPr="00E06AE2">
              <w:t>In accordance with Approved PACKPL</w:t>
            </w:r>
          </w:p>
        </w:tc>
        <w:tc>
          <w:tcPr>
            <w:tcW w:w="1772" w:type="dxa"/>
          </w:tcPr>
          <w:p w14:paraId="35865514" w14:textId="77777777" w:rsidR="00662D86" w:rsidRPr="00E06AE2" w:rsidRDefault="00662D86" w:rsidP="00662D86">
            <w:pPr>
              <w:pStyle w:val="Table8ptText-ASDEFCON"/>
            </w:pPr>
          </w:p>
        </w:tc>
        <w:tc>
          <w:tcPr>
            <w:tcW w:w="1772" w:type="dxa"/>
          </w:tcPr>
          <w:p w14:paraId="5478C74E" w14:textId="77777777" w:rsidR="00662D86" w:rsidRPr="00E06AE2" w:rsidRDefault="00662D86" w:rsidP="00662D86">
            <w:pPr>
              <w:pStyle w:val="Table8ptText-ASDEFCON"/>
            </w:pPr>
          </w:p>
        </w:tc>
      </w:tr>
      <w:tr w:rsidR="00662D86" w:rsidRPr="00E06AE2" w14:paraId="244B5290" w14:textId="3882D2C7" w:rsidTr="00662D86">
        <w:tc>
          <w:tcPr>
            <w:tcW w:w="4361" w:type="dxa"/>
          </w:tcPr>
          <w:p w14:paraId="4FFEFCC2" w14:textId="104BD90F" w:rsidR="00662D86" w:rsidRPr="00E06AE2" w:rsidRDefault="00662D86" w:rsidP="00662D86">
            <w:pPr>
              <w:pStyle w:val="Table8ptText-ASDEFCON"/>
            </w:pPr>
            <w:r w:rsidRPr="00E06AE2">
              <w:fldChar w:fldCharType="begin">
                <w:ffData>
                  <w:name w:val="Text15"/>
                  <w:enabled/>
                  <w:calcOnExit w:val="0"/>
                  <w:textInput>
                    <w:default w:val="[TECHNICAL DATA]"/>
                  </w:textInput>
                </w:ffData>
              </w:fldChar>
            </w:r>
            <w:bookmarkStart w:id="15" w:name="Text15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[TECHNICAL DATA]</w:t>
            </w:r>
            <w:r w:rsidRPr="00E06AE2">
              <w:fldChar w:fldCharType="end"/>
            </w:r>
            <w:bookmarkEnd w:id="15"/>
          </w:p>
        </w:tc>
        <w:tc>
          <w:tcPr>
            <w:tcW w:w="2551" w:type="dxa"/>
          </w:tcPr>
          <w:p w14:paraId="04338EDF" w14:textId="700442BA" w:rsidR="00662D86" w:rsidRPr="00E06AE2" w:rsidRDefault="00662D86" w:rsidP="00662D86">
            <w:pPr>
              <w:pStyle w:val="Table8ptText-ASDEFCON"/>
            </w:pPr>
            <w:r w:rsidRPr="00E06AE2">
              <w:t xml:space="preserve">In accordance with Approved </w:t>
            </w:r>
            <w:r w:rsidR="00EB15B6">
              <w:t>SS</w:t>
            </w:r>
            <w:r w:rsidRPr="00E06AE2">
              <w:t>TDL</w:t>
            </w:r>
          </w:p>
        </w:tc>
        <w:tc>
          <w:tcPr>
            <w:tcW w:w="4140" w:type="dxa"/>
          </w:tcPr>
          <w:p w14:paraId="48FCC62C" w14:textId="486E9718" w:rsidR="00662D86" w:rsidRPr="00E06AE2" w:rsidRDefault="00662D86" w:rsidP="00662D86">
            <w:pPr>
              <w:pStyle w:val="Table8ptText-ASDEFCON"/>
            </w:pPr>
            <w:r w:rsidRPr="00E06AE2">
              <w:t xml:space="preserve">In accordance with Approved </w:t>
            </w:r>
            <w:r w:rsidR="00EB15B6">
              <w:t>SS</w:t>
            </w:r>
            <w:r w:rsidRPr="00E06AE2">
              <w:t>TDL</w:t>
            </w:r>
          </w:p>
        </w:tc>
        <w:tc>
          <w:tcPr>
            <w:tcW w:w="1772" w:type="dxa"/>
          </w:tcPr>
          <w:p w14:paraId="64CA3771" w14:textId="77777777" w:rsidR="00662D86" w:rsidRPr="00E06AE2" w:rsidRDefault="00662D86" w:rsidP="00662D86">
            <w:pPr>
              <w:pStyle w:val="Table8ptText-ASDEFCON"/>
            </w:pPr>
          </w:p>
        </w:tc>
        <w:tc>
          <w:tcPr>
            <w:tcW w:w="1772" w:type="dxa"/>
          </w:tcPr>
          <w:p w14:paraId="0DDCF529" w14:textId="77777777" w:rsidR="00662D86" w:rsidRPr="00E06AE2" w:rsidRDefault="00662D86" w:rsidP="00662D86">
            <w:pPr>
              <w:pStyle w:val="Table8ptText-ASDEFCON"/>
            </w:pPr>
          </w:p>
        </w:tc>
      </w:tr>
      <w:tr w:rsidR="00662D86" w:rsidRPr="00E06AE2" w14:paraId="2C1686A6" w14:textId="70B5E9B4" w:rsidTr="00662D86">
        <w:tc>
          <w:tcPr>
            <w:tcW w:w="4361" w:type="dxa"/>
          </w:tcPr>
          <w:p w14:paraId="78AB2A36" w14:textId="588649B1" w:rsidR="00662D86" w:rsidRPr="00E06AE2" w:rsidRDefault="00EB15B6" w:rsidP="00662D86">
            <w:pPr>
              <w:pStyle w:val="Table8ptText-ASDEFCON"/>
            </w:pPr>
            <w:r>
              <w:fldChar w:fldCharType="begin">
                <w:ffData>
                  <w:name w:val="Text16"/>
                  <w:enabled/>
                  <w:calcOnExit w:val="0"/>
                  <w:textInput>
                    <w:default w:val="[TRAINING EQUIPMENT]"/>
                  </w:textInput>
                </w:ffData>
              </w:fldChar>
            </w:r>
            <w:r>
              <w:instrText xml:space="preserve"> </w:instrText>
            </w:r>
            <w:bookmarkStart w:id="16" w:name="Text16"/>
            <w:r>
              <w:instrText xml:space="preserve">FORMTEXT </w:instrText>
            </w:r>
            <w:r>
              <w:fldChar w:fldCharType="separate"/>
            </w:r>
            <w:r w:rsidR="00C41BB2">
              <w:rPr>
                <w:noProof/>
              </w:rPr>
              <w:t>[TRAINING EQUIPMENT]</w:t>
            </w:r>
            <w:r>
              <w:fldChar w:fldCharType="end"/>
            </w:r>
            <w:bookmarkEnd w:id="16"/>
          </w:p>
        </w:tc>
        <w:tc>
          <w:tcPr>
            <w:tcW w:w="2551" w:type="dxa"/>
          </w:tcPr>
          <w:p w14:paraId="597F59E5" w14:textId="77777777" w:rsidR="00662D86" w:rsidRPr="00E06AE2" w:rsidRDefault="00662D86" w:rsidP="00662D86">
            <w:pPr>
              <w:pStyle w:val="Table8ptText-ASDEFCON"/>
            </w:pPr>
            <w:r w:rsidRPr="00E06AE2">
              <w:t>In accordance with Approved TEL</w:t>
            </w:r>
          </w:p>
        </w:tc>
        <w:tc>
          <w:tcPr>
            <w:tcW w:w="4140" w:type="dxa"/>
          </w:tcPr>
          <w:p w14:paraId="05A87ED6" w14:textId="77777777" w:rsidR="00662D86" w:rsidRPr="00E06AE2" w:rsidRDefault="00662D86" w:rsidP="00662D86">
            <w:pPr>
              <w:pStyle w:val="Table8ptText-ASDEFCON"/>
            </w:pPr>
            <w:r w:rsidRPr="00E06AE2">
              <w:t>In accordance with Approved TEL</w:t>
            </w:r>
          </w:p>
        </w:tc>
        <w:tc>
          <w:tcPr>
            <w:tcW w:w="1772" w:type="dxa"/>
          </w:tcPr>
          <w:p w14:paraId="581F0758" w14:textId="77777777" w:rsidR="00662D86" w:rsidRPr="00E06AE2" w:rsidRDefault="00662D86" w:rsidP="00662D86">
            <w:pPr>
              <w:pStyle w:val="Table8ptText-ASDEFCON"/>
            </w:pPr>
          </w:p>
        </w:tc>
        <w:tc>
          <w:tcPr>
            <w:tcW w:w="1772" w:type="dxa"/>
          </w:tcPr>
          <w:p w14:paraId="0DD386FE" w14:textId="77777777" w:rsidR="00662D86" w:rsidRPr="00E06AE2" w:rsidRDefault="00662D86" w:rsidP="00662D86">
            <w:pPr>
              <w:pStyle w:val="Table8ptText-ASDEFCON"/>
            </w:pPr>
          </w:p>
        </w:tc>
      </w:tr>
      <w:tr w:rsidR="00EB15B6" w:rsidRPr="00E06AE2" w14:paraId="6999158F" w14:textId="77777777" w:rsidTr="00662D86">
        <w:tc>
          <w:tcPr>
            <w:tcW w:w="4361" w:type="dxa"/>
          </w:tcPr>
          <w:p w14:paraId="30F29B83" w14:textId="6F41AD3C" w:rsidR="00EB15B6" w:rsidRPr="00E06AE2" w:rsidRDefault="00EB15B6" w:rsidP="00EB15B6">
            <w:pPr>
              <w:pStyle w:val="Table8ptText-ASDEFCON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[TRAINING MATERIALS]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41BB2">
              <w:rPr>
                <w:noProof/>
              </w:rPr>
              <w:t>[TRAINING MATERIALS]</w:t>
            </w:r>
            <w:r>
              <w:fldChar w:fldCharType="end"/>
            </w:r>
          </w:p>
        </w:tc>
        <w:tc>
          <w:tcPr>
            <w:tcW w:w="2551" w:type="dxa"/>
          </w:tcPr>
          <w:p w14:paraId="6644CB40" w14:textId="36A56DFD" w:rsidR="00EB15B6" w:rsidRPr="00E06AE2" w:rsidRDefault="00EB15B6" w:rsidP="00EB15B6">
            <w:pPr>
              <w:pStyle w:val="Table8ptText-ASDEFCON"/>
            </w:pPr>
            <w:r>
              <w:t>In accordance with Approved TM</w:t>
            </w:r>
            <w:r w:rsidRPr="00E06AE2">
              <w:t>L</w:t>
            </w:r>
          </w:p>
        </w:tc>
        <w:tc>
          <w:tcPr>
            <w:tcW w:w="4140" w:type="dxa"/>
          </w:tcPr>
          <w:p w14:paraId="78364E35" w14:textId="49B4E108" w:rsidR="00EB15B6" w:rsidRPr="00E06AE2" w:rsidRDefault="00EB15B6" w:rsidP="00EB15B6">
            <w:pPr>
              <w:pStyle w:val="Table8ptText-ASDEFCON"/>
            </w:pPr>
            <w:r>
              <w:t>In accordance with Approved TM</w:t>
            </w:r>
            <w:r w:rsidRPr="00E06AE2">
              <w:t>L</w:t>
            </w:r>
          </w:p>
        </w:tc>
        <w:tc>
          <w:tcPr>
            <w:tcW w:w="1772" w:type="dxa"/>
          </w:tcPr>
          <w:p w14:paraId="5663400A" w14:textId="77777777" w:rsidR="00EB15B6" w:rsidRPr="00E06AE2" w:rsidRDefault="00EB15B6" w:rsidP="00EB15B6">
            <w:pPr>
              <w:pStyle w:val="Table8ptText-ASDEFCON"/>
            </w:pPr>
          </w:p>
        </w:tc>
        <w:tc>
          <w:tcPr>
            <w:tcW w:w="1772" w:type="dxa"/>
          </w:tcPr>
          <w:p w14:paraId="389C91FB" w14:textId="77777777" w:rsidR="00EB15B6" w:rsidRPr="00E06AE2" w:rsidRDefault="00EB15B6" w:rsidP="00EB15B6">
            <w:pPr>
              <w:pStyle w:val="Table8ptText-ASDEFCON"/>
            </w:pPr>
          </w:p>
        </w:tc>
      </w:tr>
      <w:tr w:rsidR="00EB15B6" w:rsidRPr="00E06AE2" w14:paraId="5F6C2DE8" w14:textId="06EE87A2" w:rsidTr="00662D86">
        <w:tc>
          <w:tcPr>
            <w:tcW w:w="4361" w:type="dxa"/>
          </w:tcPr>
          <w:p w14:paraId="77385CE7" w14:textId="1FD70F06" w:rsidR="00EB15B6" w:rsidRPr="00E06AE2" w:rsidRDefault="00EB15B6" w:rsidP="00EB15B6">
            <w:pPr>
              <w:pStyle w:val="Table8ptText-ASDEFCON"/>
            </w:pPr>
            <w:r w:rsidRPr="00E06AE2">
              <w:fldChar w:fldCharType="begin">
                <w:ffData>
                  <w:name w:val="Text17"/>
                  <w:enabled/>
                  <w:calcOnExit w:val="0"/>
                  <w:textInput>
                    <w:default w:val="[S&amp;TE]"/>
                  </w:textInput>
                </w:ffData>
              </w:fldChar>
            </w:r>
            <w:bookmarkStart w:id="17" w:name="Text17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[S&amp;TE]</w:t>
            </w:r>
            <w:r w:rsidRPr="00E06AE2">
              <w:fldChar w:fldCharType="end"/>
            </w:r>
            <w:bookmarkEnd w:id="17"/>
          </w:p>
        </w:tc>
        <w:tc>
          <w:tcPr>
            <w:tcW w:w="2551" w:type="dxa"/>
          </w:tcPr>
          <w:p w14:paraId="4850F883" w14:textId="77777777" w:rsidR="00EB15B6" w:rsidRPr="00E06AE2" w:rsidRDefault="00EB15B6" w:rsidP="00EB15B6">
            <w:pPr>
              <w:pStyle w:val="Table8ptText-ASDEFCON"/>
            </w:pPr>
            <w:r w:rsidRPr="00E06AE2">
              <w:t>In accordance with Approved S&amp;TEPL</w:t>
            </w:r>
          </w:p>
        </w:tc>
        <w:tc>
          <w:tcPr>
            <w:tcW w:w="4140" w:type="dxa"/>
          </w:tcPr>
          <w:p w14:paraId="655A9753" w14:textId="77777777" w:rsidR="00EB15B6" w:rsidRPr="00E06AE2" w:rsidRDefault="00EB15B6" w:rsidP="00EB15B6">
            <w:pPr>
              <w:pStyle w:val="Table8ptText-ASDEFCON"/>
            </w:pPr>
            <w:r w:rsidRPr="00E06AE2">
              <w:t>In accordance with Approved S&amp;TEPL</w:t>
            </w:r>
          </w:p>
        </w:tc>
        <w:tc>
          <w:tcPr>
            <w:tcW w:w="1772" w:type="dxa"/>
          </w:tcPr>
          <w:p w14:paraId="21DDA21E" w14:textId="77777777" w:rsidR="00EB15B6" w:rsidRPr="00E06AE2" w:rsidRDefault="00EB15B6" w:rsidP="00EB15B6">
            <w:pPr>
              <w:pStyle w:val="Table8ptText-ASDEFCON"/>
            </w:pPr>
          </w:p>
        </w:tc>
        <w:tc>
          <w:tcPr>
            <w:tcW w:w="1772" w:type="dxa"/>
          </w:tcPr>
          <w:p w14:paraId="07D5FEAA" w14:textId="77777777" w:rsidR="00EB15B6" w:rsidRPr="00E06AE2" w:rsidRDefault="00EB15B6" w:rsidP="00EB15B6">
            <w:pPr>
              <w:pStyle w:val="Table8ptText-ASDEFCON"/>
            </w:pPr>
          </w:p>
        </w:tc>
      </w:tr>
      <w:tr w:rsidR="00EB15B6" w:rsidRPr="00E06AE2" w14:paraId="0E04D10E" w14:textId="379764B3" w:rsidTr="00662D86">
        <w:tc>
          <w:tcPr>
            <w:tcW w:w="4361" w:type="dxa"/>
          </w:tcPr>
          <w:p w14:paraId="542A068E" w14:textId="6BBFEEEF" w:rsidR="00EB15B6" w:rsidRPr="00E06AE2" w:rsidRDefault="00EB15B6" w:rsidP="00EB15B6">
            <w:pPr>
              <w:pStyle w:val="Table8ptText-ASDEFCON"/>
            </w:pPr>
            <w:r w:rsidRPr="00E06AE2">
              <w:fldChar w:fldCharType="begin">
                <w:ffData>
                  <w:name w:val="Text18"/>
                  <w:enabled/>
                  <w:calcOnExit w:val="0"/>
                  <w:textInput>
                    <w:default w:val="[FACILITIES]"/>
                  </w:textInput>
                </w:ffData>
              </w:fldChar>
            </w:r>
            <w:bookmarkStart w:id="18" w:name="Text18"/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[FACILITIES]</w:t>
            </w:r>
            <w:r w:rsidRPr="00E06AE2">
              <w:fldChar w:fldCharType="end"/>
            </w:r>
            <w:bookmarkEnd w:id="18"/>
          </w:p>
        </w:tc>
        <w:tc>
          <w:tcPr>
            <w:tcW w:w="2551" w:type="dxa"/>
          </w:tcPr>
          <w:p w14:paraId="6B4A574A" w14:textId="14B13D56" w:rsidR="00EB15B6" w:rsidRPr="00E06AE2" w:rsidRDefault="00EB15B6" w:rsidP="00EB15B6">
            <w:pPr>
              <w:pStyle w:val="Table8ptText-ASDEFCON"/>
            </w:pPr>
            <w:r w:rsidRPr="00E06AE2">
              <w:fldChar w:fldCharType="begin">
                <w:ffData>
                  <w:name w:val="Text11"/>
                  <w:enabled/>
                  <w:calcOnExit w:val="0"/>
                  <w:textInput>
                    <w:default w:val="[CROSS-REFERENCE TO MILESTONE]"/>
                  </w:textInput>
                </w:ffData>
              </w:fldChar>
            </w:r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[CROSS-REFERENCE TO MILESTONE]</w:t>
            </w:r>
            <w:r w:rsidRPr="00E06AE2">
              <w:fldChar w:fldCharType="end"/>
            </w:r>
          </w:p>
        </w:tc>
        <w:tc>
          <w:tcPr>
            <w:tcW w:w="4140" w:type="dxa"/>
          </w:tcPr>
          <w:p w14:paraId="1E03ACB1" w14:textId="5D84D505" w:rsidR="00EB15B6" w:rsidRPr="00E06AE2" w:rsidRDefault="00EB15B6" w:rsidP="00EB15B6">
            <w:pPr>
              <w:pStyle w:val="Table8ptText-ASDEFCON"/>
            </w:pPr>
            <w:r w:rsidRPr="00E06AE2">
              <w:fldChar w:fldCharType="begin">
                <w:ffData>
                  <w:name w:val="Text11"/>
                  <w:enabled/>
                  <w:calcOnExit w:val="0"/>
                  <w:textInput>
                    <w:default w:val="[CROSS-REFERENCE TO MILESTONE]"/>
                  </w:textInput>
                </w:ffData>
              </w:fldChar>
            </w:r>
            <w:r w:rsidRPr="00E06AE2">
              <w:instrText xml:space="preserve"> FORMTEXT </w:instrText>
            </w:r>
            <w:r w:rsidRPr="00E06AE2">
              <w:fldChar w:fldCharType="separate"/>
            </w:r>
            <w:r w:rsidR="00C41BB2">
              <w:rPr>
                <w:noProof/>
              </w:rPr>
              <w:t>[CROSS-REFERENCE TO MILESTONE]</w:t>
            </w:r>
            <w:r w:rsidRPr="00E06AE2">
              <w:fldChar w:fldCharType="end"/>
            </w:r>
          </w:p>
        </w:tc>
        <w:tc>
          <w:tcPr>
            <w:tcW w:w="1772" w:type="dxa"/>
          </w:tcPr>
          <w:p w14:paraId="136A504B" w14:textId="77777777" w:rsidR="00EB15B6" w:rsidRPr="00E06AE2" w:rsidRDefault="00EB15B6" w:rsidP="00EB15B6">
            <w:pPr>
              <w:pStyle w:val="Table8ptText-ASDEFCON"/>
            </w:pPr>
          </w:p>
        </w:tc>
        <w:tc>
          <w:tcPr>
            <w:tcW w:w="1772" w:type="dxa"/>
          </w:tcPr>
          <w:p w14:paraId="45FEEF8F" w14:textId="77777777" w:rsidR="00EB15B6" w:rsidRPr="00E06AE2" w:rsidRDefault="00EB15B6" w:rsidP="00EB15B6">
            <w:pPr>
              <w:pStyle w:val="Table8ptText-ASDEFCON"/>
            </w:pPr>
          </w:p>
        </w:tc>
      </w:tr>
      <w:tr w:rsidR="00EB15B6" w:rsidRPr="00E06AE2" w14:paraId="2862017B" w14:textId="60391431" w:rsidTr="00662D86">
        <w:tc>
          <w:tcPr>
            <w:tcW w:w="4361" w:type="dxa"/>
          </w:tcPr>
          <w:p w14:paraId="69D4B5E3" w14:textId="77777777" w:rsidR="00EB15B6" w:rsidRPr="00E06AE2" w:rsidRDefault="00EB15B6" w:rsidP="00EB15B6">
            <w:pPr>
              <w:pStyle w:val="Table8ptText-ASDEFCON"/>
            </w:pPr>
            <w:r w:rsidRPr="00E06AE2">
              <w:t>Data items specified in the SOW</w:t>
            </w:r>
          </w:p>
        </w:tc>
        <w:tc>
          <w:tcPr>
            <w:tcW w:w="2551" w:type="dxa"/>
          </w:tcPr>
          <w:p w14:paraId="2052C153" w14:textId="77777777" w:rsidR="00EB15B6" w:rsidRPr="00E06AE2" w:rsidRDefault="00EB15B6" w:rsidP="00EB15B6">
            <w:pPr>
              <w:pStyle w:val="Table8ptText-ASDEFCON"/>
            </w:pPr>
            <w:r w:rsidRPr="00E06AE2">
              <w:t>In accordance with the CDRL</w:t>
            </w:r>
          </w:p>
        </w:tc>
        <w:tc>
          <w:tcPr>
            <w:tcW w:w="4140" w:type="dxa"/>
          </w:tcPr>
          <w:p w14:paraId="21CF4A4C" w14:textId="77777777" w:rsidR="00EB15B6" w:rsidRPr="00E06AE2" w:rsidRDefault="00EB15B6" w:rsidP="00EB15B6">
            <w:pPr>
              <w:pStyle w:val="Table8ptText-ASDEFCON"/>
            </w:pPr>
            <w:r w:rsidRPr="00E06AE2">
              <w:t>In accordance with the CDRL</w:t>
            </w:r>
          </w:p>
        </w:tc>
        <w:tc>
          <w:tcPr>
            <w:tcW w:w="1772" w:type="dxa"/>
          </w:tcPr>
          <w:p w14:paraId="6AB619E1" w14:textId="77777777" w:rsidR="00EB15B6" w:rsidRPr="00E06AE2" w:rsidRDefault="00EB15B6" w:rsidP="00EB15B6">
            <w:pPr>
              <w:pStyle w:val="Table8ptText-ASDEFCON"/>
            </w:pPr>
          </w:p>
        </w:tc>
        <w:tc>
          <w:tcPr>
            <w:tcW w:w="1772" w:type="dxa"/>
          </w:tcPr>
          <w:p w14:paraId="08C89470" w14:textId="77777777" w:rsidR="00EB15B6" w:rsidRPr="00E06AE2" w:rsidRDefault="00EB15B6" w:rsidP="00EB15B6">
            <w:pPr>
              <w:pStyle w:val="Table8ptText-ASDEFCON"/>
            </w:pPr>
          </w:p>
        </w:tc>
      </w:tr>
    </w:tbl>
    <w:p w14:paraId="77D27243" w14:textId="5F420FAA" w:rsidR="00DE49EE" w:rsidRDefault="00DE49EE" w:rsidP="00801A0A">
      <w:pPr>
        <w:pStyle w:val="ASDEFCONNormal"/>
      </w:pPr>
    </w:p>
    <w:p w14:paraId="5758EE49" w14:textId="46A38A69" w:rsidR="00226F37" w:rsidRDefault="00226F37" w:rsidP="00226F37">
      <w:pPr>
        <w:pStyle w:val="Note-ASDEFCON"/>
      </w:pPr>
      <w:r>
        <w:t xml:space="preserve">Notes on </w:t>
      </w:r>
      <w:r>
        <w:fldChar w:fldCharType="begin"/>
      </w:r>
      <w:r>
        <w:instrText xml:space="preserve"> REF _Ref54018992 \h </w:instrText>
      </w:r>
      <w:r>
        <w:fldChar w:fldCharType="separate"/>
      </w:r>
      <w:r w:rsidR="00C41BB2" w:rsidRPr="00710E3B">
        <w:t xml:space="preserve">Table </w:t>
      </w:r>
      <w:r w:rsidR="00C41BB2">
        <w:t>C-</w:t>
      </w:r>
      <w:r w:rsidR="00C41BB2">
        <w:rPr>
          <w:noProof/>
        </w:rPr>
        <w:t>2</w:t>
      </w:r>
      <w:r>
        <w:fldChar w:fldCharType="end"/>
      </w:r>
      <w:r>
        <w:t>:</w:t>
      </w:r>
    </w:p>
    <w:p w14:paraId="09BA59FD" w14:textId="4D9E4BF5" w:rsidR="00226F37" w:rsidRDefault="00226F37" w:rsidP="00226F37">
      <w:pPr>
        <w:pStyle w:val="NoteList-ASDEFCON"/>
        <w:numPr>
          <w:ilvl w:val="0"/>
          <w:numId w:val="52"/>
        </w:numPr>
      </w:pPr>
      <w:r>
        <w:t>Other Supplies</w:t>
      </w:r>
      <w:r w:rsidR="00B50E2F">
        <w:t>:</w:t>
      </w:r>
      <w:r>
        <w:t xml:space="preserve">  A brief description or title that identifies the other Supplies.</w:t>
      </w:r>
    </w:p>
    <w:p w14:paraId="1D4A77B8" w14:textId="097E62F7" w:rsidR="00226F37" w:rsidRDefault="00226F37" w:rsidP="00226F37">
      <w:pPr>
        <w:pStyle w:val="NoteList-ASDEFCON"/>
      </w:pPr>
      <w:r>
        <w:t>Delivery Date</w:t>
      </w:r>
      <w:r w:rsidR="00B50E2F">
        <w:t>:</w:t>
      </w:r>
      <w:r>
        <w:t xml:space="preserve">  Scheduled date(s) for the delivery of the other Supplies</w:t>
      </w:r>
      <w:r w:rsidR="0042549F">
        <w:t xml:space="preserve">, in months after the Effective Date or </w:t>
      </w:r>
      <w:r w:rsidR="008E3EDC">
        <w:t xml:space="preserve">applicable </w:t>
      </w:r>
      <w:r w:rsidR="0042549F">
        <w:t>Milestone</w:t>
      </w:r>
      <w:r>
        <w:t xml:space="preserve">.  Where applicable, refer to the location in the Contract or the </w:t>
      </w:r>
      <w:r w:rsidR="008E3EDC">
        <w:t xml:space="preserve">applicable </w:t>
      </w:r>
      <w:r>
        <w:t>Approved data item where this information can be found.</w:t>
      </w:r>
    </w:p>
    <w:p w14:paraId="79327C2D" w14:textId="50A74F55" w:rsidR="00226F37" w:rsidRDefault="00226F37" w:rsidP="00226F37">
      <w:pPr>
        <w:pStyle w:val="NoteList-ASDEFCON"/>
      </w:pPr>
      <w:r>
        <w:t>Delivery Location</w:t>
      </w:r>
      <w:r w:rsidR="00B50E2F">
        <w:t>:</w:t>
      </w:r>
      <w:r>
        <w:t xml:space="preserve">  Location(s) for the delivery of the other Supplies.  Where applicable, refer to the location in the Contract or the </w:t>
      </w:r>
      <w:r w:rsidR="008E3EDC">
        <w:t xml:space="preserve">applicable </w:t>
      </w:r>
      <w:r>
        <w:t>Approved data item where this information can be found.</w:t>
      </w:r>
    </w:p>
    <w:p w14:paraId="20D2C60E" w14:textId="3D9B5329" w:rsidR="00226F37" w:rsidRDefault="00226F37" w:rsidP="00226F37">
      <w:pPr>
        <w:pStyle w:val="NoteList-ASDEFCON"/>
      </w:pPr>
      <w:r>
        <w:t>Acceptance Required</w:t>
      </w:r>
      <w:r w:rsidR="00B50E2F">
        <w:t>:</w:t>
      </w:r>
      <w:r>
        <w:t xml:space="preserve">  Identify whether or not the other Supplies are subject to Acceptance – yes or no (Y</w:t>
      </w:r>
      <w:r w:rsidR="008E3EDC">
        <w:t xml:space="preserve"> or </w:t>
      </w:r>
      <w:r>
        <w:t>N).</w:t>
      </w:r>
    </w:p>
    <w:p w14:paraId="5104DCBA" w14:textId="0AD21939" w:rsidR="00226F37" w:rsidRPr="006F2453" w:rsidRDefault="00226F37" w:rsidP="00226F37">
      <w:pPr>
        <w:pStyle w:val="NoteList-ASDEFCON"/>
      </w:pPr>
      <w:r>
        <w:t>Ownership Transfer</w:t>
      </w:r>
      <w:r w:rsidR="00B50E2F">
        <w:t>:</w:t>
      </w:r>
      <w:r>
        <w:t xml:space="preserve">  Supplies Accepted will be transferred into Commonwealth ownership </w:t>
      </w:r>
      <w:r>
        <w:rPr>
          <w:rFonts w:cs="Arial"/>
        </w:rPr>
        <w:t xml:space="preserve">in accordance with clause 6.11.1a of the COC </w:t>
      </w:r>
      <w:r>
        <w:t>– yes or no (Y</w:t>
      </w:r>
      <w:r w:rsidR="008E3EDC">
        <w:t xml:space="preserve"> or </w:t>
      </w:r>
      <w:r>
        <w:t>N).</w:t>
      </w:r>
    </w:p>
    <w:p w14:paraId="32DB0E3E" w14:textId="33ECEECF" w:rsidR="00226F37" w:rsidRDefault="00226F37" w:rsidP="00801A0A">
      <w:pPr>
        <w:pStyle w:val="ASDEFCONNormal"/>
      </w:pPr>
    </w:p>
    <w:p w14:paraId="23923DBD" w14:textId="77777777" w:rsidR="00226F37" w:rsidRDefault="00226F37" w:rsidP="00801A0A">
      <w:pPr>
        <w:pStyle w:val="ASDEFCONNormal"/>
        <w:sectPr w:rsidR="00226F37" w:rsidSect="004D11FD">
          <w:headerReference w:type="default" r:id="rId10"/>
          <w:footerReference w:type="default" r:id="rId11"/>
          <w:pgSz w:w="16840" w:h="11907" w:orient="landscape" w:code="9"/>
          <w:pgMar w:top="1418" w:right="1304" w:bottom="1418" w:left="907" w:header="567" w:footer="284" w:gutter="0"/>
          <w:paperSrc w:first="257" w:other="257"/>
          <w:pgNumType w:start="1"/>
          <w:cols w:space="720"/>
          <w:docGrid w:linePitch="272"/>
        </w:sectPr>
      </w:pPr>
    </w:p>
    <w:p w14:paraId="5FE0FD08" w14:textId="35A5CD4A" w:rsidR="005F327C" w:rsidRDefault="005F327C" w:rsidP="00E61278">
      <w:pPr>
        <w:pStyle w:val="ATTANNLV1-ASDEFCON"/>
      </w:pPr>
      <w:bookmarkStart w:id="19" w:name="_Ref54003681"/>
      <w:r>
        <w:lastRenderedPageBreak/>
        <w:t>SCHEDULE OF MILESTONE CRITERIA – ENTRY AND EXIT</w:t>
      </w:r>
      <w:bookmarkEnd w:id="19"/>
    </w:p>
    <w:p w14:paraId="4570EDBC" w14:textId="386B4B59" w:rsidR="00DE49EE" w:rsidRPr="002A29EA" w:rsidRDefault="00DE49EE" w:rsidP="00DE49EE">
      <w:pPr>
        <w:pStyle w:val="NoteToDrafters-ASDEFCON"/>
      </w:pPr>
      <w:r w:rsidRPr="002A29EA">
        <w:t xml:space="preserve">Note to drafters:  The Schedule of Milestone </w:t>
      </w:r>
      <w:r>
        <w:t xml:space="preserve">Criteria – </w:t>
      </w:r>
      <w:r w:rsidRPr="002A29EA">
        <w:t>Entry and Exit sho</w:t>
      </w:r>
      <w:r w:rsidR="00F16000">
        <w:t>uld be tailored to suit project-</w:t>
      </w:r>
      <w:r w:rsidRPr="002A29EA">
        <w:t>specific needs.  The schedule is to accurately define the scope of the relevant Milestone</w:t>
      </w:r>
      <w:r w:rsidR="00741F7B">
        <w:t xml:space="preserve">, noting that, when a Milestone Payment is attached to a particular Milestone, the exit criteria </w:t>
      </w:r>
      <w:r w:rsidR="0029574F">
        <w:t xml:space="preserve">are used to </w:t>
      </w:r>
      <w:r w:rsidR="00F53D22">
        <w:t>determine whether or not payment can actually be made</w:t>
      </w:r>
      <w:r w:rsidRPr="002A29EA">
        <w:t xml:space="preserve">.  Milestone Payments should </w:t>
      </w:r>
      <w:r>
        <w:t>not be listed here but</w:t>
      </w:r>
      <w:r w:rsidRPr="002A29EA">
        <w:t xml:space="preserve"> be listed in the Schedule of Payments at Annex B</w:t>
      </w:r>
      <w:r>
        <w:t xml:space="preserve"> </w:t>
      </w:r>
      <w:r w:rsidR="00F16000">
        <w:t>to Attachment B</w:t>
      </w:r>
      <w:r w:rsidRPr="002A29EA">
        <w:t xml:space="preserve">.  </w:t>
      </w:r>
      <w:r>
        <w:t xml:space="preserve">By way of </w:t>
      </w:r>
      <w:r w:rsidRPr="002A29EA">
        <w:t>example</w:t>
      </w:r>
      <w:r>
        <w:t>,</w:t>
      </w:r>
      <w:r w:rsidRPr="002A29EA">
        <w:t xml:space="preserve"> entry and exit criteria are provided below.  For instance, the exit criteria for the ED Milestone might be further tailored t</w:t>
      </w:r>
      <w:r w:rsidR="00F16000">
        <w:t>o include the following project-</w:t>
      </w:r>
      <w:r w:rsidRPr="002A29EA">
        <w:t>specific subordinate criteria:</w:t>
      </w:r>
    </w:p>
    <w:p w14:paraId="185D159F" w14:textId="77777777" w:rsidR="00DE49EE" w:rsidRPr="002A29EA" w:rsidRDefault="00DE49EE" w:rsidP="00944349">
      <w:pPr>
        <w:pStyle w:val="NoteToDraftersList-ASDEFCON"/>
        <w:numPr>
          <w:ilvl w:val="0"/>
          <w:numId w:val="53"/>
        </w:numPr>
      </w:pPr>
      <w:r w:rsidRPr="002A29EA">
        <w:t>lodg</w:t>
      </w:r>
      <w:r>
        <w:t>e</w:t>
      </w:r>
      <w:r w:rsidRPr="002A29EA">
        <w:t>ment of requisite securities by the Contractor;</w:t>
      </w:r>
    </w:p>
    <w:p w14:paraId="461343D0" w14:textId="77777777" w:rsidR="00DE49EE" w:rsidRPr="002A29EA" w:rsidRDefault="00DE49EE" w:rsidP="00DE49EE">
      <w:pPr>
        <w:pStyle w:val="NoteToDraftersList-ASDEFCON"/>
      </w:pPr>
      <w:r w:rsidRPr="002A29EA">
        <w:t>Acceptance</w:t>
      </w:r>
      <w:r>
        <w:t xml:space="preserve"> or </w:t>
      </w:r>
      <w:r w:rsidRPr="002A29EA">
        <w:t xml:space="preserve">Approval (as relevant) of all </w:t>
      </w:r>
      <w:r>
        <w:t xml:space="preserve">data </w:t>
      </w:r>
      <w:r w:rsidRPr="002A29EA">
        <w:t>items scheduled</w:t>
      </w:r>
      <w:r>
        <w:t xml:space="preserve"> in the CDRL</w:t>
      </w:r>
      <w:r w:rsidRPr="002A29EA">
        <w:t xml:space="preserve"> for delivery </w:t>
      </w:r>
      <w:r>
        <w:t>and Commonwealth action (</w:t>
      </w:r>
      <w:proofErr w:type="spellStart"/>
      <w:r>
        <w:t>ie</w:t>
      </w:r>
      <w:proofErr w:type="spellEnd"/>
      <w:r>
        <w:t xml:space="preserve">, Acceptance or Approval)) </w:t>
      </w:r>
      <w:r w:rsidRPr="002A29EA">
        <w:t>at ED; and</w:t>
      </w:r>
    </w:p>
    <w:p w14:paraId="6C1D4E3D" w14:textId="1F790ADC" w:rsidR="00DE49EE" w:rsidRDefault="00DE49EE" w:rsidP="00DE49EE">
      <w:pPr>
        <w:pStyle w:val="NoteToDraftersList-ASDEFCON"/>
      </w:pPr>
      <w:proofErr w:type="gramStart"/>
      <w:r w:rsidRPr="002A29EA">
        <w:t>finalisation</w:t>
      </w:r>
      <w:proofErr w:type="gramEnd"/>
      <w:r w:rsidRPr="002A29EA">
        <w:t xml:space="preserve"> of Contractor insurance details.</w:t>
      </w:r>
    </w:p>
    <w:p w14:paraId="6FF6F77B" w14:textId="472BCDCB" w:rsidR="00DE49EE" w:rsidRPr="002A29EA" w:rsidRDefault="00DE49EE" w:rsidP="00DE49EE">
      <w:pPr>
        <w:pStyle w:val="NoteToTenderers-ASDEFCON"/>
      </w:pPr>
      <w:r w:rsidRPr="002A29EA">
        <w:t xml:space="preserve">Note to tenderers:  </w:t>
      </w:r>
      <w:r w:rsidR="005F327C">
        <w:fldChar w:fldCharType="begin"/>
      </w:r>
      <w:r w:rsidR="005F327C">
        <w:instrText xml:space="preserve"> REF _Ref53994664 \h </w:instrText>
      </w:r>
      <w:r w:rsidR="005F327C">
        <w:fldChar w:fldCharType="separate"/>
      </w:r>
      <w:r w:rsidR="00C41BB2">
        <w:t>Table C-</w:t>
      </w:r>
      <w:r w:rsidR="00C41BB2">
        <w:rPr>
          <w:noProof/>
        </w:rPr>
        <w:t>3</w:t>
      </w:r>
      <w:r w:rsidR="005F327C">
        <w:fldChar w:fldCharType="end"/>
      </w:r>
      <w:r w:rsidR="005F327C">
        <w:t xml:space="preserve"> </w:t>
      </w:r>
      <w:r w:rsidRPr="002A29EA">
        <w:t>will consist of an amalgamation of the information contained in</w:t>
      </w:r>
      <w:r w:rsidR="00E8550E">
        <w:t xml:space="preserve"> TDR D-3</w:t>
      </w:r>
      <w:r>
        <w:t>,</w:t>
      </w:r>
      <w:r w:rsidRPr="00E904B5">
        <w:t xml:space="preserve"> </w:t>
      </w:r>
      <w:r>
        <w:t xml:space="preserve">this draft annex, </w:t>
      </w:r>
      <w:r w:rsidRPr="002A29EA">
        <w:t>the successful tenderer’s response</w:t>
      </w:r>
      <w:r>
        <w:t xml:space="preserve">, </w:t>
      </w:r>
      <w:r w:rsidRPr="0066273A">
        <w:t>and any negotiated adjustments</w:t>
      </w:r>
      <w:r>
        <w:t>.</w:t>
      </w:r>
    </w:p>
    <w:p w14:paraId="70812B28" w14:textId="078F1F8C" w:rsidR="00DE49EE" w:rsidRPr="002A29EA" w:rsidRDefault="005F327C" w:rsidP="00DE49EE">
      <w:pPr>
        <w:pStyle w:val="ATTANNLV2-ASDEFCON"/>
      </w:pPr>
      <w:r>
        <w:fldChar w:fldCharType="begin"/>
      </w:r>
      <w:r>
        <w:instrText xml:space="preserve"> REF _Ref53994664 \h </w:instrText>
      </w:r>
      <w:r>
        <w:fldChar w:fldCharType="separate"/>
      </w:r>
      <w:r w:rsidR="00C41BB2">
        <w:t>Table C-</w:t>
      </w:r>
      <w:r w:rsidR="00C41BB2">
        <w:rPr>
          <w:noProof/>
        </w:rPr>
        <w:t>3</w:t>
      </w:r>
      <w:r>
        <w:fldChar w:fldCharType="end"/>
      </w:r>
      <w:r w:rsidR="00DE49EE">
        <w:t xml:space="preserve"> sets out</w:t>
      </w:r>
      <w:r w:rsidR="00DE49EE" w:rsidRPr="002A29EA">
        <w:t xml:space="preserve"> the </w:t>
      </w:r>
      <w:r w:rsidR="00DE49EE">
        <w:t xml:space="preserve">Milestone criteria – </w:t>
      </w:r>
      <w:r w:rsidR="00DE49EE" w:rsidRPr="002A29EA">
        <w:t>entry and exit that will be used by the Commonwealth to validate whether:</w:t>
      </w:r>
    </w:p>
    <w:p w14:paraId="266198F1" w14:textId="77777777" w:rsidR="00DE49EE" w:rsidRPr="002A29EA" w:rsidRDefault="00DE49EE" w:rsidP="00DE49EE">
      <w:pPr>
        <w:pStyle w:val="ATTANNLV3-ASDEFCON"/>
      </w:pPr>
      <w:r w:rsidRPr="002A29EA">
        <w:t>the Contractor may formally commence, and legitimately make claims in relation to, achievement of work on elements comprising a given Milestone; and</w:t>
      </w:r>
    </w:p>
    <w:p w14:paraId="09350F53" w14:textId="77777777" w:rsidR="00DE49EE" w:rsidRDefault="00DE49EE" w:rsidP="00DE49EE">
      <w:pPr>
        <w:pStyle w:val="ATTANNLV3-ASDEFCON"/>
      </w:pPr>
      <w:proofErr w:type="gramStart"/>
      <w:r w:rsidRPr="002A29EA">
        <w:t>a</w:t>
      </w:r>
      <w:proofErr w:type="gramEnd"/>
      <w:r w:rsidRPr="002A29EA">
        <w:t xml:space="preserve"> given Milestone has been achieved.</w:t>
      </w:r>
    </w:p>
    <w:p w14:paraId="46768D30" w14:textId="4DD7355F" w:rsidR="00DE49EE" w:rsidRPr="002A378E" w:rsidRDefault="00DE49EE" w:rsidP="00DE49EE">
      <w:pPr>
        <w:pStyle w:val="Table10ptHeading-ASDEFCON"/>
      </w:pPr>
    </w:p>
    <w:p w14:paraId="1F32E1A6" w14:textId="23D9138A" w:rsidR="00F16000" w:rsidRDefault="00F16000" w:rsidP="00396B1C">
      <w:pPr>
        <w:pStyle w:val="Table10ptHeading-ASDEFCON"/>
      </w:pPr>
      <w:bookmarkStart w:id="20" w:name="_Ref53994664"/>
      <w:bookmarkStart w:id="21" w:name="_Ref53994650"/>
      <w:r>
        <w:t xml:space="preserve">Table </w:t>
      </w:r>
      <w:r w:rsidR="005F327C">
        <w:t>C</w:t>
      </w:r>
      <w:r>
        <w:t>-</w:t>
      </w:r>
      <w:fldSimple w:instr=" SEQ Table \* ARABIC ">
        <w:r w:rsidR="00C41BB2">
          <w:rPr>
            <w:noProof/>
          </w:rPr>
          <w:t>3</w:t>
        </w:r>
      </w:fldSimple>
      <w:bookmarkEnd w:id="20"/>
      <w:r>
        <w:t>: Schedule of Milestone Criteria</w:t>
      </w:r>
      <w:bookmarkEnd w:id="21"/>
      <w:r w:rsidR="005F327C">
        <w:t> – Entry and Exit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5274"/>
        <w:gridCol w:w="6237"/>
      </w:tblGrid>
      <w:tr w:rsidR="00DE49EE" w:rsidRPr="002E1955" w14:paraId="3CBD9144" w14:textId="77777777" w:rsidTr="00DE49EE">
        <w:trPr>
          <w:cantSplit/>
          <w:tblHeader/>
        </w:trPr>
        <w:tc>
          <w:tcPr>
            <w:tcW w:w="2518" w:type="dxa"/>
            <w:vMerge w:val="restart"/>
            <w:shd w:val="pct15" w:color="auto" w:fill="FFFFFF"/>
          </w:tcPr>
          <w:p w14:paraId="4D1331C5" w14:textId="77777777" w:rsidR="00DE49EE" w:rsidRPr="00E20ED9" w:rsidRDefault="00DE49EE" w:rsidP="00DE49EE">
            <w:pPr>
              <w:pStyle w:val="Table10ptHeading-ASDEFCON"/>
            </w:pPr>
            <w:r w:rsidRPr="00E20ED9">
              <w:t>MILESTONE</w:t>
            </w:r>
          </w:p>
        </w:tc>
        <w:tc>
          <w:tcPr>
            <w:tcW w:w="11511" w:type="dxa"/>
            <w:gridSpan w:val="2"/>
            <w:shd w:val="pct15" w:color="auto" w:fill="FFFFFF"/>
          </w:tcPr>
          <w:p w14:paraId="74692968" w14:textId="77777777" w:rsidR="00DE49EE" w:rsidRPr="00E20ED9" w:rsidRDefault="00DE49EE" w:rsidP="00DE49EE">
            <w:pPr>
              <w:pStyle w:val="Table10ptHeading-ASDEFCON"/>
            </w:pPr>
            <w:r>
              <w:t>MILESTONE CRITERIA</w:t>
            </w:r>
          </w:p>
        </w:tc>
      </w:tr>
      <w:tr w:rsidR="00DE49EE" w:rsidRPr="002E1955" w14:paraId="0795C1B0" w14:textId="77777777" w:rsidTr="00DE49EE">
        <w:trPr>
          <w:cantSplit/>
          <w:tblHeader/>
        </w:trPr>
        <w:tc>
          <w:tcPr>
            <w:tcW w:w="2518" w:type="dxa"/>
            <w:vMerge/>
            <w:shd w:val="pct15" w:color="auto" w:fill="FFFFFF"/>
          </w:tcPr>
          <w:p w14:paraId="4F7AA017" w14:textId="77777777" w:rsidR="00DE49EE" w:rsidRPr="00E20ED9" w:rsidRDefault="00DE49EE" w:rsidP="00DE49EE">
            <w:pPr>
              <w:pStyle w:val="Table10ptHeading-ASDEFCON"/>
              <w:rPr>
                <w:sz w:val="16"/>
                <w:szCs w:val="16"/>
              </w:rPr>
            </w:pPr>
          </w:p>
        </w:tc>
        <w:tc>
          <w:tcPr>
            <w:tcW w:w="5274" w:type="dxa"/>
            <w:shd w:val="pct15" w:color="auto" w:fill="FFFFFF"/>
          </w:tcPr>
          <w:p w14:paraId="2E5C69A6" w14:textId="77777777" w:rsidR="00DE49EE" w:rsidRPr="00E20ED9" w:rsidRDefault="00DE49EE" w:rsidP="00DE49EE">
            <w:pPr>
              <w:pStyle w:val="Table10ptHeading-ASDEFCON"/>
              <w:rPr>
                <w:sz w:val="16"/>
                <w:szCs w:val="16"/>
              </w:rPr>
            </w:pPr>
            <w:r w:rsidRPr="00E20ED9">
              <w:rPr>
                <w:sz w:val="16"/>
                <w:szCs w:val="16"/>
              </w:rPr>
              <w:t>ENTRY CRITERIA</w:t>
            </w:r>
          </w:p>
        </w:tc>
        <w:tc>
          <w:tcPr>
            <w:tcW w:w="6237" w:type="dxa"/>
            <w:shd w:val="pct15" w:color="auto" w:fill="FFFFFF"/>
          </w:tcPr>
          <w:p w14:paraId="2A4DD03C" w14:textId="77777777" w:rsidR="00DE49EE" w:rsidRPr="00E20ED9" w:rsidRDefault="00DE49EE" w:rsidP="00DE49EE">
            <w:pPr>
              <w:pStyle w:val="Table10ptHeading-ASDEFCON"/>
              <w:rPr>
                <w:sz w:val="16"/>
                <w:szCs w:val="16"/>
              </w:rPr>
            </w:pPr>
            <w:r w:rsidRPr="00E20ED9">
              <w:rPr>
                <w:sz w:val="16"/>
                <w:szCs w:val="16"/>
              </w:rPr>
              <w:t>EXIT CRITERIA</w:t>
            </w:r>
          </w:p>
        </w:tc>
      </w:tr>
      <w:tr w:rsidR="00DE49EE" w:rsidRPr="002E1955" w14:paraId="00807AE6" w14:textId="77777777" w:rsidTr="00DE49EE">
        <w:trPr>
          <w:cantSplit/>
          <w:tblHeader/>
        </w:trPr>
        <w:tc>
          <w:tcPr>
            <w:tcW w:w="2518" w:type="dxa"/>
            <w:shd w:val="pct15" w:color="auto" w:fill="FFFFFF"/>
          </w:tcPr>
          <w:p w14:paraId="173426FA" w14:textId="77777777" w:rsidR="00DE49EE" w:rsidRPr="00176FEB" w:rsidRDefault="00DE49EE" w:rsidP="00DE49EE">
            <w:pPr>
              <w:pStyle w:val="Table10ptHeading-ASDEFCON"/>
              <w:rPr>
                <w:sz w:val="16"/>
                <w:szCs w:val="16"/>
              </w:rPr>
            </w:pPr>
            <w:r w:rsidRPr="00176FEB">
              <w:rPr>
                <w:sz w:val="16"/>
                <w:szCs w:val="16"/>
              </w:rPr>
              <w:t>(a)</w:t>
            </w:r>
          </w:p>
        </w:tc>
        <w:tc>
          <w:tcPr>
            <w:tcW w:w="5274" w:type="dxa"/>
            <w:shd w:val="pct15" w:color="auto" w:fill="FFFFFF"/>
          </w:tcPr>
          <w:p w14:paraId="46C7F47A" w14:textId="77777777" w:rsidR="00DE49EE" w:rsidRPr="00176FEB" w:rsidRDefault="00DE49EE" w:rsidP="00DE49EE">
            <w:pPr>
              <w:pStyle w:val="Table10ptHeading-ASDEFCON"/>
              <w:rPr>
                <w:sz w:val="16"/>
                <w:szCs w:val="16"/>
              </w:rPr>
            </w:pPr>
            <w:r w:rsidRPr="00176FEB">
              <w:rPr>
                <w:sz w:val="16"/>
                <w:szCs w:val="16"/>
              </w:rPr>
              <w:t>(b)</w:t>
            </w:r>
          </w:p>
        </w:tc>
        <w:tc>
          <w:tcPr>
            <w:tcW w:w="6237" w:type="dxa"/>
            <w:shd w:val="pct15" w:color="auto" w:fill="FFFFFF"/>
          </w:tcPr>
          <w:p w14:paraId="7FFAB3E0" w14:textId="77777777" w:rsidR="00DE49EE" w:rsidRPr="00176FEB" w:rsidRDefault="00DE49EE" w:rsidP="00DE49EE">
            <w:pPr>
              <w:pStyle w:val="Table10ptHeading-ASDEFCON"/>
              <w:rPr>
                <w:sz w:val="16"/>
                <w:szCs w:val="16"/>
              </w:rPr>
            </w:pPr>
            <w:r w:rsidRPr="00176FEB">
              <w:rPr>
                <w:sz w:val="16"/>
                <w:szCs w:val="16"/>
              </w:rPr>
              <w:t>(c)</w:t>
            </w:r>
          </w:p>
        </w:tc>
      </w:tr>
      <w:tr w:rsidR="00DE49EE" w:rsidRPr="00E20ED9" w14:paraId="136F64E0" w14:textId="77777777" w:rsidTr="00DE49EE">
        <w:trPr>
          <w:cantSplit/>
        </w:trPr>
        <w:tc>
          <w:tcPr>
            <w:tcW w:w="2518" w:type="dxa"/>
          </w:tcPr>
          <w:p w14:paraId="5BF770AA" w14:textId="77777777" w:rsidR="00DE49EE" w:rsidRPr="00901668" w:rsidRDefault="00DE49EE" w:rsidP="00DE49EE">
            <w:pPr>
              <w:pStyle w:val="Table8ptText-ASDEFCON"/>
            </w:pPr>
            <w:r w:rsidRPr="00901668">
              <w:t>Effective Date (ED)</w:t>
            </w:r>
          </w:p>
        </w:tc>
        <w:tc>
          <w:tcPr>
            <w:tcW w:w="5274" w:type="dxa"/>
          </w:tcPr>
          <w:p w14:paraId="3EAA22EB" w14:textId="77777777" w:rsidR="00DE49EE" w:rsidRPr="00E20ED9" w:rsidRDefault="00DE49EE" w:rsidP="00DE49EE">
            <w:pPr>
              <w:pStyle w:val="Table8ptText-ASDEFCON"/>
            </w:pPr>
          </w:p>
        </w:tc>
        <w:tc>
          <w:tcPr>
            <w:tcW w:w="6237" w:type="dxa"/>
          </w:tcPr>
          <w:p w14:paraId="200A6BA9" w14:textId="002DC60F" w:rsidR="00DE49EE" w:rsidRDefault="00DE49EE" w:rsidP="00DE49EE">
            <w:pPr>
              <w:pStyle w:val="Table8ptBP1-ASDEFCON"/>
            </w:pPr>
            <w:r w:rsidRPr="00901668">
              <w:t>Contract signature</w:t>
            </w:r>
          </w:p>
          <w:p w14:paraId="319392C0" w14:textId="77777777" w:rsidR="008106F1" w:rsidRDefault="00383E26" w:rsidP="004E3584">
            <w:pPr>
              <w:pStyle w:val="Table8ptBP1-ASDEFCON"/>
            </w:pPr>
            <w:r>
              <w:t>Delivery</w:t>
            </w:r>
            <w:r w:rsidRPr="009B3764">
              <w:t xml:space="preserve"> </w:t>
            </w:r>
            <w:r w:rsidR="00DE49EE" w:rsidRPr="009B3764">
              <w:t>to the Commonwealth of securities and deeds, in accordance with clause</w:t>
            </w:r>
            <w:r w:rsidR="00DE49EE">
              <w:t>s</w:t>
            </w:r>
            <w:r w:rsidR="00DE49EE" w:rsidRPr="009B3764">
              <w:t xml:space="preserve"> 7.4</w:t>
            </w:r>
            <w:r w:rsidR="00DE49EE">
              <w:t>,</w:t>
            </w:r>
            <w:r w:rsidR="00DE49EE" w:rsidRPr="009B3764">
              <w:t xml:space="preserve"> 7.5</w:t>
            </w:r>
            <w:r w:rsidR="00DE49EE">
              <w:t xml:space="preserve"> and 7.</w:t>
            </w:r>
            <w:r>
              <w:t>7</w:t>
            </w:r>
            <w:r w:rsidR="004E3584">
              <w:t xml:space="preserve"> of the COC</w:t>
            </w:r>
          </w:p>
          <w:p w14:paraId="4AD10783" w14:textId="74218540" w:rsidR="00907416" w:rsidRPr="00901668" w:rsidRDefault="00907416" w:rsidP="004E3584">
            <w:pPr>
              <w:pStyle w:val="Table8ptBP1-ASDEFCON"/>
            </w:pPr>
            <w:r>
              <w:t xml:space="preserve">CCP approval / </w:t>
            </w:r>
            <w:r w:rsidRPr="00B2473A">
              <w:t>Acceptance</w:t>
            </w:r>
            <w:r>
              <w:t> </w:t>
            </w:r>
            <w:r w:rsidRPr="00B2473A">
              <w:t>/</w:t>
            </w:r>
            <w:r>
              <w:t xml:space="preserve"> </w:t>
            </w:r>
            <w:r w:rsidRPr="00B2473A">
              <w:t xml:space="preserve">Approval (as </w:t>
            </w:r>
            <w:r>
              <w:t>applicable</w:t>
            </w:r>
            <w:r w:rsidRPr="00B2473A">
              <w:t xml:space="preserve">) of all CDRL items scheduled for delivery prior to or at ED (for CDRL items subject to </w:t>
            </w:r>
            <w:r>
              <w:t xml:space="preserve">CCP approval, </w:t>
            </w:r>
            <w:r w:rsidRPr="00B2473A">
              <w:t>Acceptance or Approval)</w:t>
            </w:r>
          </w:p>
        </w:tc>
      </w:tr>
      <w:tr w:rsidR="00DE49EE" w:rsidRPr="00E20ED9" w14:paraId="153DEC3A" w14:textId="77777777" w:rsidTr="00DE49EE">
        <w:trPr>
          <w:cantSplit/>
        </w:trPr>
        <w:tc>
          <w:tcPr>
            <w:tcW w:w="2518" w:type="dxa"/>
          </w:tcPr>
          <w:p w14:paraId="337D9C00" w14:textId="77777777" w:rsidR="00DE49EE" w:rsidRPr="00901668" w:rsidRDefault="00DE49EE" w:rsidP="00DE49EE">
            <w:pPr>
              <w:pStyle w:val="Table8ptText-ASDEFCON"/>
            </w:pPr>
            <w:r w:rsidRPr="00901668">
              <w:lastRenderedPageBreak/>
              <w:t>System Requirements Review (SRR)</w:t>
            </w:r>
          </w:p>
        </w:tc>
        <w:tc>
          <w:tcPr>
            <w:tcW w:w="5274" w:type="dxa"/>
          </w:tcPr>
          <w:p w14:paraId="74D66F6F" w14:textId="26981BD5" w:rsidR="00DE49EE" w:rsidRPr="00E20ED9" w:rsidRDefault="00DE49EE" w:rsidP="003C10D5">
            <w:pPr>
              <w:pStyle w:val="Table8ptBP1-ASDEFCON"/>
            </w:pPr>
            <w:r w:rsidRPr="00E20ED9">
              <w:t xml:space="preserve">Entry </w:t>
            </w:r>
            <w:r w:rsidR="000F1FCB" w:rsidRPr="00E20ED9">
              <w:t xml:space="preserve">criteria </w:t>
            </w:r>
            <w:r w:rsidRPr="00E20ED9">
              <w:t xml:space="preserve">in </w:t>
            </w:r>
            <w:r w:rsidR="003C10D5">
              <w:t>the Approved governing plan and the Contract</w:t>
            </w:r>
            <w:r w:rsidRPr="00E20ED9">
              <w:t xml:space="preserve"> met</w:t>
            </w:r>
          </w:p>
        </w:tc>
        <w:tc>
          <w:tcPr>
            <w:tcW w:w="6237" w:type="dxa"/>
          </w:tcPr>
          <w:p w14:paraId="617DE172" w14:textId="5B49B8AA" w:rsidR="00DE49EE" w:rsidRPr="00901668" w:rsidRDefault="00DE49EE" w:rsidP="00DE49EE">
            <w:pPr>
              <w:pStyle w:val="Table8ptBP1-ASDEFCON"/>
            </w:pPr>
            <w:r w:rsidRPr="00901668">
              <w:t xml:space="preserve">Exit </w:t>
            </w:r>
            <w:r w:rsidR="000F1FCB" w:rsidRPr="00901668">
              <w:t xml:space="preserve">criteria </w:t>
            </w:r>
            <w:r w:rsidRPr="00901668">
              <w:t xml:space="preserve">in </w:t>
            </w:r>
            <w:r w:rsidR="003C10D5">
              <w:t>the Approved governing plan and the Contract</w:t>
            </w:r>
            <w:r w:rsidRPr="00901668">
              <w:t xml:space="preserve"> met</w:t>
            </w:r>
          </w:p>
          <w:p w14:paraId="353EB073" w14:textId="7BF875F6" w:rsidR="00DE49EE" w:rsidRPr="00743760" w:rsidRDefault="00DE49EE" w:rsidP="00DE49EE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SRR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4104040B" w14:textId="72211D2E" w:rsidR="00DE49EE" w:rsidRPr="00743760" w:rsidRDefault="00DE49EE" w:rsidP="00DE49EE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SRR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DE49EE" w:rsidRPr="00E20ED9" w14:paraId="03662B06" w14:textId="77777777" w:rsidTr="00DE49EE">
        <w:trPr>
          <w:cantSplit/>
        </w:trPr>
        <w:tc>
          <w:tcPr>
            <w:tcW w:w="2518" w:type="dxa"/>
          </w:tcPr>
          <w:p w14:paraId="039C336F" w14:textId="77777777" w:rsidR="00DE49EE" w:rsidRPr="00901668" w:rsidRDefault="00DE49EE" w:rsidP="00DE49EE">
            <w:pPr>
              <w:pStyle w:val="Table8ptText-ASDEFCON"/>
            </w:pPr>
            <w:r w:rsidRPr="00901668">
              <w:t>System Definition Review (SDR)</w:t>
            </w:r>
          </w:p>
        </w:tc>
        <w:tc>
          <w:tcPr>
            <w:tcW w:w="5274" w:type="dxa"/>
          </w:tcPr>
          <w:p w14:paraId="1A6DCBF2" w14:textId="7B696717" w:rsidR="00DE49EE" w:rsidRPr="00E20ED9" w:rsidRDefault="00DE49EE" w:rsidP="00DE49EE">
            <w:pPr>
              <w:pStyle w:val="Table8ptBP1-ASDEFCON"/>
            </w:pPr>
            <w:r w:rsidRPr="00E20ED9">
              <w:t xml:space="preserve">Entry </w:t>
            </w:r>
            <w:r w:rsidR="000F1FCB" w:rsidRPr="00E20ED9">
              <w:t xml:space="preserve">criteria </w:t>
            </w:r>
            <w:r w:rsidRPr="00E20ED9">
              <w:t xml:space="preserve">in </w:t>
            </w:r>
            <w:r w:rsidR="003C10D5">
              <w:t>the Approved governing plan and the Contract</w:t>
            </w:r>
            <w:r w:rsidRPr="00E20ED9">
              <w:t xml:space="preserve"> met</w:t>
            </w:r>
          </w:p>
        </w:tc>
        <w:tc>
          <w:tcPr>
            <w:tcW w:w="6237" w:type="dxa"/>
          </w:tcPr>
          <w:p w14:paraId="0135B33F" w14:textId="15A4E774" w:rsidR="00DE49EE" w:rsidRPr="00743760" w:rsidRDefault="00DE49EE" w:rsidP="00DE49EE">
            <w:pPr>
              <w:pStyle w:val="Table8ptBP1-ASDEFCON"/>
            </w:pPr>
            <w:r w:rsidRPr="00743760">
              <w:t xml:space="preserve">Exit </w:t>
            </w:r>
            <w:r w:rsidR="000F1FCB" w:rsidRPr="00743760">
              <w:t xml:space="preserve">criteria </w:t>
            </w:r>
            <w:r w:rsidRPr="00743760">
              <w:t xml:space="preserve">in </w:t>
            </w:r>
            <w:r w:rsidR="003C10D5">
              <w:t>the Approved governing plan and the Contract</w:t>
            </w:r>
            <w:r w:rsidRPr="00743760">
              <w:t xml:space="preserve"> met</w:t>
            </w:r>
          </w:p>
          <w:p w14:paraId="042A3170" w14:textId="01FA0C34" w:rsidR="00DE49EE" w:rsidRPr="00743760" w:rsidRDefault="00DE49EE" w:rsidP="00DE49EE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SDR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61B735FB" w14:textId="17CC4CB2" w:rsidR="00DE49EE" w:rsidRPr="00743760" w:rsidRDefault="00DE49EE" w:rsidP="00DE49EE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SDR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DE49EE" w:rsidRPr="00E20ED9" w14:paraId="31C6A66D" w14:textId="77777777" w:rsidTr="00DE49EE">
        <w:trPr>
          <w:cantSplit/>
        </w:trPr>
        <w:tc>
          <w:tcPr>
            <w:tcW w:w="2518" w:type="dxa"/>
          </w:tcPr>
          <w:p w14:paraId="38F633F0" w14:textId="77777777" w:rsidR="00DE49EE" w:rsidRPr="00901668" w:rsidRDefault="00DE49EE" w:rsidP="00DE49EE">
            <w:pPr>
              <w:pStyle w:val="Table8ptText-ASDEFCON"/>
            </w:pPr>
            <w:r w:rsidRPr="00901668">
              <w:t>Preliminary Design Review (PDR)</w:t>
            </w:r>
          </w:p>
        </w:tc>
        <w:tc>
          <w:tcPr>
            <w:tcW w:w="5274" w:type="dxa"/>
          </w:tcPr>
          <w:p w14:paraId="58334CDC" w14:textId="13A6F819" w:rsidR="00DE49EE" w:rsidRPr="00E20ED9" w:rsidRDefault="00DE49EE" w:rsidP="00DE49EE">
            <w:pPr>
              <w:pStyle w:val="Table8ptBP1-ASDEFCON"/>
            </w:pPr>
            <w:r w:rsidRPr="00E20ED9">
              <w:t xml:space="preserve">Entry </w:t>
            </w:r>
            <w:r w:rsidR="000F1FCB" w:rsidRPr="00E20ED9">
              <w:t xml:space="preserve">criteria </w:t>
            </w:r>
            <w:r w:rsidRPr="00E20ED9">
              <w:t xml:space="preserve">in </w:t>
            </w:r>
            <w:r w:rsidR="003C10D5">
              <w:t>the Approved governing plan and the Contract</w:t>
            </w:r>
            <w:r w:rsidRPr="00E20ED9">
              <w:t xml:space="preserve"> met</w:t>
            </w:r>
          </w:p>
        </w:tc>
        <w:tc>
          <w:tcPr>
            <w:tcW w:w="6237" w:type="dxa"/>
          </w:tcPr>
          <w:p w14:paraId="4318897C" w14:textId="078889BD" w:rsidR="00DE49EE" w:rsidRPr="00743760" w:rsidRDefault="00DE49EE" w:rsidP="00DE49EE">
            <w:pPr>
              <w:pStyle w:val="Table8ptBP1-ASDEFCON"/>
            </w:pPr>
            <w:r w:rsidRPr="00743760">
              <w:t xml:space="preserve">Exit </w:t>
            </w:r>
            <w:r w:rsidR="000F1FCB" w:rsidRPr="00743760">
              <w:t xml:space="preserve">criteria </w:t>
            </w:r>
            <w:r w:rsidRPr="00743760">
              <w:t xml:space="preserve">in </w:t>
            </w:r>
            <w:r w:rsidR="003C10D5">
              <w:t>the Approved governing plan and the Contract</w:t>
            </w:r>
            <w:r w:rsidRPr="00743760">
              <w:t xml:space="preserve"> met</w:t>
            </w:r>
          </w:p>
          <w:p w14:paraId="1F5F33AA" w14:textId="6BAD3629" w:rsidR="00DE49EE" w:rsidRPr="00743760" w:rsidRDefault="00DE49EE" w:rsidP="00DE49EE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PDR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224DBD87" w14:textId="7C553F5D" w:rsidR="00DE49EE" w:rsidRPr="00743760" w:rsidRDefault="00DE49EE" w:rsidP="00DE49EE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PDR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DE49EE" w:rsidRPr="00E20ED9" w14:paraId="1862986A" w14:textId="77777777" w:rsidTr="00DE49EE">
        <w:trPr>
          <w:cantSplit/>
        </w:trPr>
        <w:tc>
          <w:tcPr>
            <w:tcW w:w="2518" w:type="dxa"/>
          </w:tcPr>
          <w:p w14:paraId="2CEB79EB" w14:textId="77777777" w:rsidR="00DE49EE" w:rsidRPr="00901668" w:rsidRDefault="00DE49EE" w:rsidP="00DE49EE">
            <w:pPr>
              <w:pStyle w:val="Table8ptText-ASDEFCON"/>
            </w:pPr>
            <w:r w:rsidRPr="00901668">
              <w:t>Detailed Design Review (DDR)</w:t>
            </w:r>
          </w:p>
        </w:tc>
        <w:tc>
          <w:tcPr>
            <w:tcW w:w="5274" w:type="dxa"/>
          </w:tcPr>
          <w:p w14:paraId="310F4DD9" w14:textId="6D6CC858" w:rsidR="003F09B7" w:rsidRDefault="00DE49EE" w:rsidP="00DE49EE">
            <w:pPr>
              <w:pStyle w:val="Table8ptBP1-ASDEFCON"/>
            </w:pPr>
            <w:r w:rsidRPr="00E20ED9">
              <w:t xml:space="preserve">Entry </w:t>
            </w:r>
            <w:r w:rsidR="000F1FCB" w:rsidRPr="00E20ED9">
              <w:t xml:space="preserve">criteria </w:t>
            </w:r>
            <w:r w:rsidRPr="00E20ED9">
              <w:t xml:space="preserve">in </w:t>
            </w:r>
            <w:r w:rsidR="00E628B4">
              <w:t>the Approved governing plan and the Contract</w:t>
            </w:r>
            <w:r w:rsidRPr="00E20ED9">
              <w:t xml:space="preserve"> met</w:t>
            </w:r>
          </w:p>
          <w:p w14:paraId="7DF848F2" w14:textId="4D4F9AD4" w:rsidR="00DE49EE" w:rsidRPr="00E20ED9" w:rsidRDefault="00DE49EE" w:rsidP="00DE49EE">
            <w:pPr>
              <w:pStyle w:val="Table8ptBP1-ASDEFCON"/>
            </w:pPr>
            <w:r w:rsidRPr="00E20ED9">
              <w:t xml:space="preserve">Proposed updates to </w:t>
            </w:r>
            <w:r w:rsidR="00907416">
              <w:t>the Technical Data and Software</w:t>
            </w:r>
            <w:r w:rsidR="00907416" w:rsidRPr="00E20ED9">
              <w:t xml:space="preserve"> </w:t>
            </w:r>
            <w:r w:rsidR="00907416">
              <w:t>Rights (TDSR) Schedule</w:t>
            </w:r>
            <w:r w:rsidRPr="00E20ED9">
              <w:t xml:space="preserve"> received</w:t>
            </w:r>
          </w:p>
        </w:tc>
        <w:tc>
          <w:tcPr>
            <w:tcW w:w="6237" w:type="dxa"/>
          </w:tcPr>
          <w:p w14:paraId="39137542" w14:textId="014ED806" w:rsidR="00DE49EE" w:rsidRPr="00743760" w:rsidRDefault="00DE49EE" w:rsidP="00DE49EE">
            <w:pPr>
              <w:pStyle w:val="Table8ptBP1-ASDEFCON"/>
            </w:pPr>
            <w:r w:rsidRPr="00743760">
              <w:t xml:space="preserve">Exit </w:t>
            </w:r>
            <w:r w:rsidR="000F1FCB" w:rsidRPr="00743760">
              <w:t xml:space="preserve">criteria </w:t>
            </w:r>
            <w:r w:rsidRPr="00743760">
              <w:t xml:space="preserve">in </w:t>
            </w:r>
            <w:r w:rsidR="00E628B4">
              <w:t>the Approved governing plan and the Contract</w:t>
            </w:r>
            <w:r w:rsidRPr="00743760">
              <w:t xml:space="preserve"> met</w:t>
            </w:r>
          </w:p>
          <w:p w14:paraId="3A863CDE" w14:textId="198BA969" w:rsidR="00DE49EE" w:rsidRPr="00743760" w:rsidRDefault="00DE49EE" w:rsidP="00DE49EE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DDR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4AD9ECF6" w14:textId="71EC0090" w:rsidR="00DE49EE" w:rsidRPr="00743760" w:rsidRDefault="00DE49EE" w:rsidP="00DE49EE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DDR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DE49EE" w:rsidRPr="00E20ED9" w14:paraId="2CCEF420" w14:textId="77777777" w:rsidTr="00DE49EE">
        <w:trPr>
          <w:cantSplit/>
        </w:trPr>
        <w:tc>
          <w:tcPr>
            <w:tcW w:w="2518" w:type="dxa"/>
          </w:tcPr>
          <w:p w14:paraId="7C8ECA54" w14:textId="01F39F05" w:rsidR="00DE49EE" w:rsidRPr="00901668" w:rsidRDefault="00DE49EE" w:rsidP="00DE49EE">
            <w:pPr>
              <w:pStyle w:val="Table8ptText-ASDEFCON"/>
            </w:pPr>
            <w:r w:rsidRPr="00901668">
              <w:t>Provisioning Preparedness Review (PPR)</w:t>
            </w:r>
          </w:p>
        </w:tc>
        <w:tc>
          <w:tcPr>
            <w:tcW w:w="5274" w:type="dxa"/>
          </w:tcPr>
          <w:p w14:paraId="0CF50469" w14:textId="47339ADB" w:rsidR="00DE49EE" w:rsidRPr="00E20ED9" w:rsidRDefault="00DE49EE" w:rsidP="00DE49EE">
            <w:pPr>
              <w:pStyle w:val="Table8ptBP1-ASDEFCON"/>
            </w:pPr>
            <w:r w:rsidRPr="00E20ED9">
              <w:t xml:space="preserve">Entry </w:t>
            </w:r>
            <w:r w:rsidR="000F1FCB" w:rsidRPr="00E20ED9">
              <w:t xml:space="preserve">criteria </w:t>
            </w:r>
            <w:r w:rsidRPr="00E20ED9">
              <w:t xml:space="preserve">in </w:t>
            </w:r>
            <w:r w:rsidR="00E628B4">
              <w:t>the Approved governing plan and the Contract</w:t>
            </w:r>
            <w:r w:rsidRPr="00E20ED9">
              <w:t xml:space="preserve"> met</w:t>
            </w:r>
          </w:p>
        </w:tc>
        <w:tc>
          <w:tcPr>
            <w:tcW w:w="6237" w:type="dxa"/>
          </w:tcPr>
          <w:p w14:paraId="2EB6E86B" w14:textId="21C895FB" w:rsidR="00DE49EE" w:rsidRPr="00743760" w:rsidRDefault="00DE49EE" w:rsidP="00DE49EE">
            <w:pPr>
              <w:pStyle w:val="Table8ptBP1-ASDEFCON"/>
            </w:pPr>
            <w:r w:rsidRPr="00743760">
              <w:t xml:space="preserve">Exit </w:t>
            </w:r>
            <w:r w:rsidR="000F1FCB" w:rsidRPr="00743760">
              <w:t xml:space="preserve">criteria </w:t>
            </w:r>
            <w:r w:rsidRPr="00743760">
              <w:t xml:space="preserve">in </w:t>
            </w:r>
            <w:r w:rsidR="00E628B4">
              <w:t>the Approved governing plan and the Contract</w:t>
            </w:r>
            <w:r w:rsidRPr="00743760">
              <w:t xml:space="preserve"> met</w:t>
            </w:r>
          </w:p>
          <w:p w14:paraId="39FF1428" w14:textId="4BFD8F71" w:rsidR="00DE49EE" w:rsidRPr="00743760" w:rsidRDefault="00DE49EE" w:rsidP="00DE49EE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PPR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09B520B8" w14:textId="09E7B164" w:rsidR="00DE49EE" w:rsidRPr="00743760" w:rsidRDefault="00DE49EE" w:rsidP="00E628B4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PPR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DE49EE" w:rsidRPr="00E20ED9" w14:paraId="56DE9965" w14:textId="77777777" w:rsidTr="00DE49EE">
        <w:trPr>
          <w:cantSplit/>
        </w:trPr>
        <w:tc>
          <w:tcPr>
            <w:tcW w:w="2518" w:type="dxa"/>
          </w:tcPr>
          <w:p w14:paraId="64E72507" w14:textId="77777777" w:rsidR="00DE49EE" w:rsidRPr="00901668" w:rsidRDefault="00DE49EE" w:rsidP="00DE49EE">
            <w:pPr>
              <w:pStyle w:val="Table8ptText-ASDEFCON"/>
            </w:pPr>
            <w:r w:rsidRPr="00901668">
              <w:t>Test Readiness Review (TRR) # 1</w:t>
            </w:r>
            <w:r>
              <w:t xml:space="preserve"> - #n</w:t>
            </w:r>
          </w:p>
        </w:tc>
        <w:tc>
          <w:tcPr>
            <w:tcW w:w="5274" w:type="dxa"/>
          </w:tcPr>
          <w:p w14:paraId="12846060" w14:textId="188CF3AA" w:rsidR="00DE49EE" w:rsidRPr="00E20ED9" w:rsidRDefault="00DE49EE" w:rsidP="00DE49EE">
            <w:pPr>
              <w:pStyle w:val="Table8ptBP1-ASDEFCON"/>
            </w:pPr>
            <w:r w:rsidRPr="00E20ED9">
              <w:t xml:space="preserve">Entry </w:t>
            </w:r>
            <w:r w:rsidR="000F1FCB" w:rsidRPr="00E20ED9">
              <w:t xml:space="preserve">criteria </w:t>
            </w:r>
            <w:r w:rsidRPr="00E20ED9">
              <w:t xml:space="preserve">in </w:t>
            </w:r>
            <w:r w:rsidR="00E628B4">
              <w:t>the Approved governing plan and the Contract</w:t>
            </w:r>
            <w:r w:rsidRPr="00E20ED9">
              <w:t xml:space="preserve"> met</w:t>
            </w:r>
          </w:p>
        </w:tc>
        <w:tc>
          <w:tcPr>
            <w:tcW w:w="6237" w:type="dxa"/>
          </w:tcPr>
          <w:p w14:paraId="7B720CC0" w14:textId="726C8C48" w:rsidR="00DE49EE" w:rsidRPr="00743760" w:rsidRDefault="00DE49EE" w:rsidP="00DE49EE">
            <w:pPr>
              <w:pStyle w:val="Table8ptBP1-ASDEFCON"/>
            </w:pPr>
            <w:r w:rsidRPr="00743760">
              <w:t xml:space="preserve">Exit </w:t>
            </w:r>
            <w:r w:rsidR="000F1FCB" w:rsidRPr="00743760">
              <w:t xml:space="preserve">criteria </w:t>
            </w:r>
            <w:r w:rsidRPr="00743760">
              <w:t xml:space="preserve">in </w:t>
            </w:r>
            <w:r w:rsidR="00E628B4">
              <w:t>the Approved governing plan and the Contract</w:t>
            </w:r>
            <w:r w:rsidRPr="00743760">
              <w:t xml:space="preserve"> met</w:t>
            </w:r>
          </w:p>
          <w:p w14:paraId="616025B2" w14:textId="0D41D1BC" w:rsidR="00DE49EE" w:rsidRPr="00743760" w:rsidRDefault="00DE49EE" w:rsidP="00DE49EE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TRR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409318EC" w14:textId="796DD5B8" w:rsidR="00DE49EE" w:rsidRPr="00743760" w:rsidRDefault="00DE49EE" w:rsidP="00DE49EE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TRR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DE49EE" w:rsidRPr="00E20ED9" w14:paraId="27FE9E63" w14:textId="77777777" w:rsidTr="00DE49EE">
        <w:trPr>
          <w:cantSplit/>
        </w:trPr>
        <w:tc>
          <w:tcPr>
            <w:tcW w:w="2518" w:type="dxa"/>
          </w:tcPr>
          <w:p w14:paraId="34AF938E" w14:textId="77777777" w:rsidR="00DE49EE" w:rsidRPr="00901668" w:rsidRDefault="00DE49EE" w:rsidP="00DE49EE">
            <w:pPr>
              <w:pStyle w:val="Table8ptText-ASDEFCON"/>
            </w:pPr>
            <w:r w:rsidRPr="00901668">
              <w:lastRenderedPageBreak/>
              <w:t>Subsystem Factory Acceptance Test (FAT) #1 - #n</w:t>
            </w:r>
          </w:p>
        </w:tc>
        <w:tc>
          <w:tcPr>
            <w:tcW w:w="5274" w:type="dxa"/>
          </w:tcPr>
          <w:p w14:paraId="4EBC7C96" w14:textId="05ACEB0F" w:rsidR="00DE49EE" w:rsidRPr="00E20ED9" w:rsidRDefault="00E23D46" w:rsidP="00396B1C">
            <w:pPr>
              <w:pStyle w:val="Table8ptBP1-ASDEFCON"/>
            </w:pPr>
            <w:r>
              <w:t xml:space="preserve">Exit criteria </w:t>
            </w:r>
            <w:r w:rsidR="00E628B4">
              <w:t xml:space="preserve">for </w:t>
            </w:r>
            <w:r>
              <w:t>TRR met for the Subsystem FAT</w:t>
            </w:r>
          </w:p>
        </w:tc>
        <w:tc>
          <w:tcPr>
            <w:tcW w:w="6237" w:type="dxa"/>
          </w:tcPr>
          <w:p w14:paraId="6D7ED593" w14:textId="7A64FCE0" w:rsidR="00907416" w:rsidRDefault="00907416" w:rsidP="00DE49EE">
            <w:pPr>
              <w:pStyle w:val="Table8ptBP1-ASDEFCON"/>
            </w:pPr>
            <w:r w:rsidRPr="00743760">
              <w:t xml:space="preserve">Exit criteria in </w:t>
            </w:r>
            <w:r>
              <w:t>the Approved governing plan and the Contract</w:t>
            </w:r>
            <w:r w:rsidRPr="00743760">
              <w:t xml:space="preserve"> met</w:t>
            </w:r>
          </w:p>
          <w:p w14:paraId="300463B4" w14:textId="03665486" w:rsidR="00DE49EE" w:rsidRPr="00743760" w:rsidRDefault="00DE49EE" w:rsidP="00DE49EE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Subsystem FAT</w:t>
            </w:r>
            <w:r w:rsidR="00DD4F60">
              <w:t xml:space="preserve">, including any associated </w:t>
            </w:r>
            <w:r w:rsidR="00907416">
              <w:t xml:space="preserve">objective evidence, </w:t>
            </w:r>
            <w:r w:rsidR="00DD4F60">
              <w:t>reports and minutes for the Subsystem FAT</w:t>
            </w:r>
            <w:r w:rsidRPr="00743760">
              <w:t xml:space="preserve">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3371C8BB" w14:textId="607C519A" w:rsidR="00DE49EE" w:rsidRPr="00743760" w:rsidRDefault="00DE49EE" w:rsidP="00DE49EE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Subsystem FAT</w:t>
            </w:r>
            <w:r w:rsidR="00DD4F60">
              <w:t xml:space="preserve">, including any associated </w:t>
            </w:r>
            <w:r w:rsidR="00907416">
              <w:t xml:space="preserve">objective evidence, </w:t>
            </w:r>
            <w:r w:rsidR="00DD4F60">
              <w:t>reports and minutes for the Subsystem FAT</w:t>
            </w:r>
            <w:r w:rsidRPr="00743760">
              <w:t xml:space="preserve">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DE49EE" w:rsidRPr="00E20ED9" w14:paraId="2476B427" w14:textId="77777777" w:rsidTr="00DE49EE">
        <w:trPr>
          <w:cantSplit/>
        </w:trPr>
        <w:tc>
          <w:tcPr>
            <w:tcW w:w="2518" w:type="dxa"/>
          </w:tcPr>
          <w:p w14:paraId="4FE608EA" w14:textId="77777777" w:rsidR="00DE49EE" w:rsidRPr="00901668" w:rsidRDefault="00DE49EE" w:rsidP="00DE49EE">
            <w:pPr>
              <w:pStyle w:val="Table8ptText-ASDEFCON"/>
            </w:pPr>
            <w:r w:rsidRPr="00901668">
              <w:t>System Factory Acceptance Test (SFAT) #1 - #n</w:t>
            </w:r>
          </w:p>
        </w:tc>
        <w:tc>
          <w:tcPr>
            <w:tcW w:w="5274" w:type="dxa"/>
          </w:tcPr>
          <w:p w14:paraId="46F0C8F5" w14:textId="30E8CDCA" w:rsidR="00DE49EE" w:rsidRPr="00E20ED9" w:rsidRDefault="00E23D46" w:rsidP="00396B1C">
            <w:pPr>
              <w:pStyle w:val="Table8ptBP1-ASDEFCON"/>
            </w:pPr>
            <w:r>
              <w:t xml:space="preserve">Exit criteria </w:t>
            </w:r>
            <w:r w:rsidR="00E628B4">
              <w:t xml:space="preserve">for </w:t>
            </w:r>
            <w:r>
              <w:t>TRR met for the SFAT</w:t>
            </w:r>
          </w:p>
        </w:tc>
        <w:tc>
          <w:tcPr>
            <w:tcW w:w="6237" w:type="dxa"/>
          </w:tcPr>
          <w:p w14:paraId="063C6CF9" w14:textId="77777777" w:rsidR="00907416" w:rsidRDefault="00907416" w:rsidP="00907416">
            <w:pPr>
              <w:pStyle w:val="Table8ptBP1-ASDEFCON"/>
            </w:pPr>
            <w:r w:rsidRPr="00743760">
              <w:t xml:space="preserve">Exit criteria in </w:t>
            </w:r>
            <w:r>
              <w:t>the Approved governing plan and the Contract</w:t>
            </w:r>
            <w:r w:rsidRPr="00743760">
              <w:t xml:space="preserve"> met</w:t>
            </w:r>
          </w:p>
          <w:p w14:paraId="1E5A3194" w14:textId="750CFC40" w:rsidR="00DE49EE" w:rsidRPr="00743760" w:rsidRDefault="00DE49EE" w:rsidP="00DE49EE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SFAT</w:t>
            </w:r>
            <w:r w:rsidR="00DD4F60">
              <w:t xml:space="preserve">, including any associated </w:t>
            </w:r>
            <w:r w:rsidR="00907416">
              <w:t xml:space="preserve">objective evidence, </w:t>
            </w:r>
            <w:r w:rsidR="00DD4F60">
              <w:t>reports and minutes for the SFAT</w:t>
            </w:r>
            <w:r w:rsidRPr="00743760">
              <w:t xml:space="preserve">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052CB4B0" w14:textId="65DD9D6C" w:rsidR="00DE49EE" w:rsidRPr="00743760" w:rsidRDefault="00DE49EE" w:rsidP="00DE49EE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SFAT</w:t>
            </w:r>
            <w:r w:rsidR="00DD4F60">
              <w:t xml:space="preserve">, including any associated </w:t>
            </w:r>
            <w:r w:rsidR="00907416">
              <w:t xml:space="preserve">objective evidence, </w:t>
            </w:r>
            <w:r w:rsidR="00DD4F60">
              <w:t>reports and minutes for the SFAT</w:t>
            </w:r>
            <w:r w:rsidRPr="00743760">
              <w:t xml:space="preserve">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DE49EE" w:rsidRPr="00E20ED9" w14:paraId="4805C134" w14:textId="77777777" w:rsidTr="00DE49EE">
        <w:trPr>
          <w:cantSplit/>
        </w:trPr>
        <w:tc>
          <w:tcPr>
            <w:tcW w:w="2518" w:type="dxa"/>
          </w:tcPr>
          <w:p w14:paraId="78EA043F" w14:textId="77777777" w:rsidR="00DE49EE" w:rsidRPr="00901668" w:rsidRDefault="00DE49EE" w:rsidP="00DE49EE">
            <w:pPr>
              <w:pStyle w:val="Table8ptText-ASDEFCON"/>
            </w:pPr>
            <w:r w:rsidRPr="00901668">
              <w:t>Training Readiness Review (TNGRR)</w:t>
            </w:r>
          </w:p>
        </w:tc>
        <w:tc>
          <w:tcPr>
            <w:tcW w:w="5274" w:type="dxa"/>
          </w:tcPr>
          <w:p w14:paraId="44B1DB0C" w14:textId="1CDA2C57" w:rsidR="00DE49EE" w:rsidRPr="00E20ED9" w:rsidRDefault="00DE49EE" w:rsidP="00DE49EE">
            <w:pPr>
              <w:pStyle w:val="Table8ptBP1-ASDEFCON"/>
            </w:pPr>
            <w:r w:rsidRPr="00E20ED9">
              <w:t xml:space="preserve">Entry </w:t>
            </w:r>
            <w:r w:rsidR="000F1FCB" w:rsidRPr="00E20ED9">
              <w:t xml:space="preserve">criteria </w:t>
            </w:r>
            <w:r w:rsidRPr="00E20ED9">
              <w:t xml:space="preserve">in </w:t>
            </w:r>
            <w:r w:rsidR="00E628B4">
              <w:t>the Approved governing plan and the Contract</w:t>
            </w:r>
            <w:r w:rsidRPr="00E20ED9">
              <w:t xml:space="preserve"> met</w:t>
            </w:r>
          </w:p>
        </w:tc>
        <w:tc>
          <w:tcPr>
            <w:tcW w:w="6237" w:type="dxa"/>
          </w:tcPr>
          <w:p w14:paraId="762D466E" w14:textId="78E3B4E2" w:rsidR="00DE49EE" w:rsidRPr="00743760" w:rsidRDefault="00DE49EE" w:rsidP="00DE49EE">
            <w:pPr>
              <w:pStyle w:val="Table8ptBP1-ASDEFCON"/>
            </w:pPr>
            <w:r w:rsidRPr="00743760">
              <w:t xml:space="preserve">Exit </w:t>
            </w:r>
            <w:r w:rsidR="000F1FCB" w:rsidRPr="00743760">
              <w:t xml:space="preserve">criteria </w:t>
            </w:r>
            <w:r w:rsidRPr="00743760">
              <w:t xml:space="preserve">in </w:t>
            </w:r>
            <w:r w:rsidR="00E628B4">
              <w:t>the Approved governing plan and the Contract</w:t>
            </w:r>
            <w:r w:rsidRPr="00743760">
              <w:t xml:space="preserve"> met</w:t>
            </w:r>
          </w:p>
          <w:p w14:paraId="41F3D974" w14:textId="6ADB7565" w:rsidR="00DE49EE" w:rsidRPr="00743760" w:rsidRDefault="00DE49EE" w:rsidP="00DE49EE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TNGRR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42EA1BC5" w14:textId="5599B72A" w:rsidR="00DE49EE" w:rsidRPr="00743760" w:rsidRDefault="00DE49EE" w:rsidP="00DE49EE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TNGRR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DE49EE" w:rsidRPr="00E20ED9" w14:paraId="5A29ABC4" w14:textId="77777777" w:rsidTr="00DE49EE">
        <w:trPr>
          <w:cantSplit/>
        </w:trPr>
        <w:tc>
          <w:tcPr>
            <w:tcW w:w="2518" w:type="dxa"/>
          </w:tcPr>
          <w:p w14:paraId="1FD1C5B4" w14:textId="77777777" w:rsidR="00DE49EE" w:rsidRPr="00901668" w:rsidRDefault="00DE49EE" w:rsidP="00DE49EE">
            <w:pPr>
              <w:pStyle w:val="Table8ptText-ASDEFCON"/>
            </w:pPr>
            <w:r w:rsidRPr="00901668">
              <w:t>Facilities Readiness Review (FACRR)</w:t>
            </w:r>
          </w:p>
        </w:tc>
        <w:tc>
          <w:tcPr>
            <w:tcW w:w="5274" w:type="dxa"/>
          </w:tcPr>
          <w:p w14:paraId="4D9A4DC0" w14:textId="0514B143" w:rsidR="00DE49EE" w:rsidRPr="00E20ED9" w:rsidRDefault="00DE49EE" w:rsidP="00DE49EE">
            <w:pPr>
              <w:pStyle w:val="Table8ptBP1-ASDEFCON"/>
            </w:pPr>
            <w:r w:rsidRPr="00E20ED9">
              <w:t xml:space="preserve">Entry </w:t>
            </w:r>
            <w:r w:rsidR="000F1FCB" w:rsidRPr="00E20ED9">
              <w:t xml:space="preserve">criteria </w:t>
            </w:r>
            <w:r w:rsidRPr="00E20ED9">
              <w:t xml:space="preserve">in </w:t>
            </w:r>
            <w:r w:rsidR="00E628B4">
              <w:t>the Approved governing plan and the Contract</w:t>
            </w:r>
            <w:r w:rsidRPr="00E20ED9">
              <w:t xml:space="preserve"> met</w:t>
            </w:r>
          </w:p>
        </w:tc>
        <w:tc>
          <w:tcPr>
            <w:tcW w:w="6237" w:type="dxa"/>
          </w:tcPr>
          <w:p w14:paraId="33A5A3E7" w14:textId="05E10187" w:rsidR="00DE49EE" w:rsidRPr="00743760" w:rsidRDefault="00DE49EE" w:rsidP="00DE49EE">
            <w:pPr>
              <w:pStyle w:val="Table8ptBP1-ASDEFCON"/>
            </w:pPr>
            <w:r w:rsidRPr="00743760">
              <w:t xml:space="preserve">Exit </w:t>
            </w:r>
            <w:r w:rsidR="000F1FCB" w:rsidRPr="00743760">
              <w:t xml:space="preserve">criteria </w:t>
            </w:r>
            <w:r w:rsidRPr="00743760">
              <w:t xml:space="preserve">in </w:t>
            </w:r>
            <w:r w:rsidR="00E628B4">
              <w:t>the Approved governing plan and the Contract</w:t>
            </w:r>
            <w:r w:rsidRPr="00743760">
              <w:t xml:space="preserve"> met</w:t>
            </w:r>
          </w:p>
          <w:p w14:paraId="748DB6FF" w14:textId="6151E08A" w:rsidR="00DE49EE" w:rsidRPr="00743760" w:rsidRDefault="00DE49EE" w:rsidP="00DE49EE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FACRR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7BB24BEB" w14:textId="6C2A0C18" w:rsidR="00DE49EE" w:rsidRPr="00743760" w:rsidRDefault="00DE49EE" w:rsidP="00DE49EE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FACRR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E23D46" w:rsidRPr="00E20ED9" w14:paraId="0716D741" w14:textId="77777777" w:rsidTr="00DE49EE">
        <w:trPr>
          <w:cantSplit/>
        </w:trPr>
        <w:tc>
          <w:tcPr>
            <w:tcW w:w="2518" w:type="dxa"/>
          </w:tcPr>
          <w:p w14:paraId="6FF1C1E9" w14:textId="0B1930B0" w:rsidR="00E23D46" w:rsidRPr="00901668" w:rsidRDefault="00E23D46" w:rsidP="00E23D46">
            <w:pPr>
              <w:pStyle w:val="Table8ptText-ASDEFCON"/>
            </w:pPr>
            <w:r w:rsidRPr="00901668">
              <w:t>System Acceptance Test (SAT) #1 - #n</w:t>
            </w:r>
          </w:p>
        </w:tc>
        <w:tc>
          <w:tcPr>
            <w:tcW w:w="5274" w:type="dxa"/>
          </w:tcPr>
          <w:p w14:paraId="28A8E947" w14:textId="241ED381" w:rsidR="00E23D46" w:rsidRPr="00E20ED9" w:rsidRDefault="00E23D46" w:rsidP="00E628B4">
            <w:pPr>
              <w:pStyle w:val="Table8ptBP1-ASDEFCON"/>
            </w:pPr>
            <w:r>
              <w:t xml:space="preserve">Exit criteria </w:t>
            </w:r>
            <w:r w:rsidR="00E628B4">
              <w:t xml:space="preserve">for </w:t>
            </w:r>
            <w:r>
              <w:t>TRR met for the SAT</w:t>
            </w:r>
          </w:p>
        </w:tc>
        <w:tc>
          <w:tcPr>
            <w:tcW w:w="6237" w:type="dxa"/>
          </w:tcPr>
          <w:p w14:paraId="1CF327E7" w14:textId="77777777" w:rsidR="00907416" w:rsidRDefault="00907416" w:rsidP="00907416">
            <w:pPr>
              <w:pStyle w:val="Table8ptBP1-ASDEFCON"/>
            </w:pPr>
            <w:r w:rsidRPr="00743760">
              <w:t xml:space="preserve">Exit criteria in </w:t>
            </w:r>
            <w:r>
              <w:t>the Approved governing plan and the Contract</w:t>
            </w:r>
            <w:r w:rsidRPr="00743760">
              <w:t xml:space="preserve"> met</w:t>
            </w:r>
          </w:p>
          <w:p w14:paraId="730A1657" w14:textId="36DB64DB" w:rsidR="00E23D46" w:rsidRPr="00743760" w:rsidRDefault="00E23D46" w:rsidP="00E23D46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SAT</w:t>
            </w:r>
            <w:r>
              <w:t xml:space="preserve">, including any </w:t>
            </w:r>
            <w:r w:rsidR="00DD4F60">
              <w:t xml:space="preserve">associated </w:t>
            </w:r>
            <w:r>
              <w:t xml:space="preserve">reports </w:t>
            </w:r>
            <w:r w:rsidR="00907416">
              <w:t xml:space="preserve">objective evidence, </w:t>
            </w:r>
            <w:r>
              <w:t>and minutes for the SAT</w:t>
            </w:r>
            <w:r w:rsidRPr="00743760">
              <w:t xml:space="preserve">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650807BB" w14:textId="5BA8A669" w:rsidR="00E23D46" w:rsidRPr="00743760" w:rsidRDefault="00E23D46" w:rsidP="00E23D46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SAT</w:t>
            </w:r>
            <w:r>
              <w:t xml:space="preserve">, including any </w:t>
            </w:r>
            <w:r w:rsidR="00DD4F60">
              <w:t xml:space="preserve">associated </w:t>
            </w:r>
            <w:r w:rsidR="00907416">
              <w:t xml:space="preserve">objective evidence, </w:t>
            </w:r>
            <w:r>
              <w:t>reports and minutes for the SAT</w:t>
            </w:r>
            <w:r w:rsidRPr="00743760">
              <w:t xml:space="preserve">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E23D46" w:rsidRPr="00E20ED9" w14:paraId="22E5CD04" w14:textId="77777777" w:rsidTr="00DE49EE">
        <w:trPr>
          <w:cantSplit/>
        </w:trPr>
        <w:tc>
          <w:tcPr>
            <w:tcW w:w="2518" w:type="dxa"/>
          </w:tcPr>
          <w:p w14:paraId="16F10211" w14:textId="77777777" w:rsidR="00E23D46" w:rsidRDefault="00E23D46" w:rsidP="00E23D46">
            <w:pPr>
              <w:pStyle w:val="Table8ptText-ASDEFCON"/>
            </w:pPr>
            <w:r w:rsidRPr="00901668">
              <w:lastRenderedPageBreak/>
              <w:t>Acceptance #1 - #n</w:t>
            </w:r>
          </w:p>
          <w:p w14:paraId="36E8F887" w14:textId="77777777" w:rsidR="00E23D46" w:rsidRPr="00901668" w:rsidRDefault="00E23D46" w:rsidP="00E23D46">
            <w:pPr>
              <w:pStyle w:val="Table8ptText-ASDEFCON"/>
            </w:pPr>
            <w:r>
              <w:t>(for Supplies subject to Acceptance, other than the Mission System or Support System)</w:t>
            </w:r>
          </w:p>
        </w:tc>
        <w:tc>
          <w:tcPr>
            <w:tcW w:w="5274" w:type="dxa"/>
          </w:tcPr>
          <w:p w14:paraId="1D9F9EEE" w14:textId="55D49537" w:rsidR="00396B1C" w:rsidRDefault="00383E26" w:rsidP="004E3584">
            <w:pPr>
              <w:pStyle w:val="Table8ptBP1-ASDEFCON"/>
            </w:pPr>
            <w:r>
              <w:t>Delivery</w:t>
            </w:r>
            <w:r w:rsidRPr="009B3764">
              <w:t xml:space="preserve"> to the Commonwealth of </w:t>
            </w:r>
            <w:r>
              <w:t>the Supplies Acceptance Certificate and other supporting evidence</w:t>
            </w:r>
            <w:r w:rsidRPr="009B3764">
              <w:t xml:space="preserve"> </w:t>
            </w:r>
            <w:r>
              <w:t xml:space="preserve">(as required) for the Supplies </w:t>
            </w:r>
            <w:r w:rsidR="004E3584">
              <w:t xml:space="preserve">being offered for Acceptance </w:t>
            </w:r>
            <w:r w:rsidRPr="009B3764">
              <w:t xml:space="preserve">in accordance with </w:t>
            </w:r>
            <w:r w:rsidR="004E3584">
              <w:t xml:space="preserve">clause 6.5 of the </w:t>
            </w:r>
            <w:r w:rsidRPr="009B3764">
              <w:t>COC</w:t>
            </w:r>
          </w:p>
          <w:p w14:paraId="22932F48" w14:textId="61E111A5" w:rsidR="00E23D46" w:rsidRPr="00E20ED9" w:rsidRDefault="004E3584" w:rsidP="00396B1C">
            <w:pPr>
              <w:pStyle w:val="Table8ptBP1-ASDEFCON"/>
            </w:pPr>
            <w:r>
              <w:t>Approval of all Applications for a Deviation applicable to the Supplies being offered for Acceptance</w:t>
            </w:r>
          </w:p>
        </w:tc>
        <w:tc>
          <w:tcPr>
            <w:tcW w:w="6237" w:type="dxa"/>
          </w:tcPr>
          <w:p w14:paraId="52F0E0D2" w14:textId="576D3FF0" w:rsidR="00E23D46" w:rsidRPr="00743760" w:rsidRDefault="00E23D46">
            <w:pPr>
              <w:pStyle w:val="Table8ptBP1-ASDEFCON"/>
            </w:pPr>
            <w:r>
              <w:t>Approval of the Supplies Acceptance Certificate for the Supplies being offered for Acceptance</w:t>
            </w:r>
          </w:p>
        </w:tc>
      </w:tr>
      <w:tr w:rsidR="00E23D46" w:rsidRPr="00E20ED9" w14:paraId="76EFD5DB" w14:textId="77777777" w:rsidTr="00DE49EE">
        <w:trPr>
          <w:cantSplit/>
        </w:trPr>
        <w:tc>
          <w:tcPr>
            <w:tcW w:w="2518" w:type="dxa"/>
          </w:tcPr>
          <w:p w14:paraId="6822EBBF" w14:textId="77777777" w:rsidR="00E23D46" w:rsidRPr="00901668" w:rsidRDefault="00E23D46" w:rsidP="00E23D46">
            <w:pPr>
              <w:pStyle w:val="Table8ptText-ASDEFCON"/>
            </w:pPr>
            <w:r w:rsidRPr="00901668">
              <w:t>Mission System Acceptance</w:t>
            </w:r>
            <w:r>
              <w:t xml:space="preserve"> #1 </w:t>
            </w:r>
            <w:r>
              <w:noBreakHyphen/>
              <w:t xml:space="preserve"> #n</w:t>
            </w:r>
          </w:p>
        </w:tc>
        <w:tc>
          <w:tcPr>
            <w:tcW w:w="5274" w:type="dxa"/>
          </w:tcPr>
          <w:p w14:paraId="40DCD402" w14:textId="1178FCF1" w:rsidR="00E23D46" w:rsidRDefault="000F1FCB" w:rsidP="00396B1C">
            <w:pPr>
              <w:pStyle w:val="Table8ptBP1-ASDEFCON"/>
            </w:pPr>
            <w:r w:rsidRPr="00743760">
              <w:t xml:space="preserve">Exit criteria in </w:t>
            </w:r>
            <w:r>
              <w:t>the Approved governing plan</w:t>
            </w:r>
            <w:r w:rsidR="00F463CE">
              <w:t>(s)</w:t>
            </w:r>
            <w:r>
              <w:t xml:space="preserve"> and the Contract for</w:t>
            </w:r>
            <w:r w:rsidRPr="00743760">
              <w:t xml:space="preserve"> SAA met</w:t>
            </w:r>
          </w:p>
          <w:p w14:paraId="0E3B4BE2" w14:textId="77777777" w:rsidR="004E3584" w:rsidRDefault="004E3584" w:rsidP="00396B1C">
            <w:pPr>
              <w:pStyle w:val="Table8ptBP1-ASDEFCON"/>
            </w:pPr>
            <w:r>
              <w:t>Delivery</w:t>
            </w:r>
            <w:r w:rsidRPr="009B3764">
              <w:t xml:space="preserve"> to the Commonwealth of </w:t>
            </w:r>
            <w:r>
              <w:t>the Supplies Acceptance Certificate and other supporting evidence</w:t>
            </w:r>
            <w:r w:rsidRPr="009B3764">
              <w:t xml:space="preserve"> </w:t>
            </w:r>
            <w:r>
              <w:t xml:space="preserve">(as required) for the Mission System(s) being offered for Acceptance </w:t>
            </w:r>
            <w:r w:rsidRPr="009B3764">
              <w:t xml:space="preserve">in accordance with </w:t>
            </w:r>
            <w:r>
              <w:t xml:space="preserve">clause 6.5 of the </w:t>
            </w:r>
            <w:r w:rsidRPr="009B3764">
              <w:t>COC</w:t>
            </w:r>
          </w:p>
          <w:p w14:paraId="1EBAE258" w14:textId="4C74D4F4" w:rsidR="00383E26" w:rsidRPr="00E20ED9" w:rsidRDefault="00383E26" w:rsidP="00396B1C">
            <w:pPr>
              <w:pStyle w:val="Table8ptBP1-ASDEFCON"/>
            </w:pPr>
            <w:r>
              <w:t xml:space="preserve">Approval of all Applications for </w:t>
            </w:r>
            <w:r w:rsidR="004E3584">
              <w:t xml:space="preserve">a </w:t>
            </w:r>
            <w:r>
              <w:t>Deviation applicable to the Mission System(s) being offered for Acceptance</w:t>
            </w:r>
          </w:p>
        </w:tc>
        <w:tc>
          <w:tcPr>
            <w:tcW w:w="6237" w:type="dxa"/>
          </w:tcPr>
          <w:p w14:paraId="0492FBA8" w14:textId="2D0E4DF7" w:rsidR="00E23D46" w:rsidRPr="00743760" w:rsidRDefault="00E23D46" w:rsidP="00E23D46">
            <w:pPr>
              <w:pStyle w:val="Table8ptBP1-ASDEFCON"/>
            </w:pPr>
            <w:r>
              <w:t>Approval of the Supplies Acceptance Certificate for the Mission System</w:t>
            </w:r>
            <w:r w:rsidR="00383E26">
              <w:t>(s)</w:t>
            </w:r>
            <w:r>
              <w:t xml:space="preserve"> being offered for Acceptance</w:t>
            </w:r>
          </w:p>
        </w:tc>
      </w:tr>
      <w:tr w:rsidR="00E23D46" w:rsidRPr="00E20ED9" w14:paraId="79A459F3" w14:textId="77777777" w:rsidTr="00DE49EE">
        <w:trPr>
          <w:cantSplit/>
        </w:trPr>
        <w:tc>
          <w:tcPr>
            <w:tcW w:w="2518" w:type="dxa"/>
          </w:tcPr>
          <w:p w14:paraId="5496C9B8" w14:textId="77777777" w:rsidR="00E23D46" w:rsidRPr="00901668" w:rsidRDefault="00E23D46" w:rsidP="00E23D46">
            <w:pPr>
              <w:pStyle w:val="Table8ptText-ASDEFCON"/>
            </w:pPr>
            <w:r w:rsidRPr="00901668">
              <w:t>Functional Configuration Audit (FCA)</w:t>
            </w:r>
          </w:p>
        </w:tc>
        <w:tc>
          <w:tcPr>
            <w:tcW w:w="5274" w:type="dxa"/>
          </w:tcPr>
          <w:p w14:paraId="37C58803" w14:textId="5017BFB4" w:rsidR="00E23D46" w:rsidRPr="00E20ED9" w:rsidRDefault="00E23D46" w:rsidP="00E23D46">
            <w:pPr>
              <w:pStyle w:val="Table8ptBP1-ASDEFCON"/>
            </w:pPr>
            <w:r w:rsidRPr="00E20ED9">
              <w:t xml:space="preserve">Entry </w:t>
            </w:r>
            <w:r w:rsidR="000F1FCB" w:rsidRPr="00E20ED9">
              <w:t xml:space="preserve">criteria </w:t>
            </w:r>
            <w:r w:rsidRPr="00E20ED9">
              <w:t xml:space="preserve">in </w:t>
            </w:r>
            <w:r w:rsidR="0062255D">
              <w:t>the Approved governing plan and the Contract</w:t>
            </w:r>
            <w:r w:rsidRPr="00E20ED9">
              <w:t xml:space="preserve"> met</w:t>
            </w:r>
          </w:p>
        </w:tc>
        <w:tc>
          <w:tcPr>
            <w:tcW w:w="6237" w:type="dxa"/>
          </w:tcPr>
          <w:p w14:paraId="2FFFB1B5" w14:textId="3A223FBF" w:rsidR="00E23D46" w:rsidRPr="00743760" w:rsidRDefault="00E23D46" w:rsidP="00E23D46">
            <w:pPr>
              <w:pStyle w:val="Table8ptBP1-ASDEFCON"/>
            </w:pPr>
            <w:r w:rsidRPr="00743760">
              <w:t xml:space="preserve">Exit </w:t>
            </w:r>
            <w:r w:rsidR="000F1FCB" w:rsidRPr="00743760">
              <w:t xml:space="preserve">criteria </w:t>
            </w:r>
            <w:r w:rsidRPr="00743760">
              <w:t xml:space="preserve">in </w:t>
            </w:r>
            <w:r w:rsidR="0062255D">
              <w:t>the Approved governing plan and the Contract</w:t>
            </w:r>
            <w:r w:rsidRPr="00743760">
              <w:t xml:space="preserve"> met</w:t>
            </w:r>
          </w:p>
          <w:p w14:paraId="7F5145B1" w14:textId="4CB32C81" w:rsidR="00E23D46" w:rsidRPr="00743760" w:rsidRDefault="00E23D46" w:rsidP="00E23D46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FCA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6BEB8871" w14:textId="10B0AEBF" w:rsidR="00E23D46" w:rsidRPr="00743760" w:rsidRDefault="00E23D46" w:rsidP="00E23D46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FCA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E23D46" w:rsidRPr="00E20ED9" w14:paraId="03695971" w14:textId="77777777" w:rsidTr="00DE49EE">
        <w:trPr>
          <w:cantSplit/>
        </w:trPr>
        <w:tc>
          <w:tcPr>
            <w:tcW w:w="2518" w:type="dxa"/>
          </w:tcPr>
          <w:p w14:paraId="311BB404" w14:textId="77777777" w:rsidR="00E23D46" w:rsidRPr="00901668" w:rsidRDefault="00E23D46" w:rsidP="00E23D46">
            <w:pPr>
              <w:pStyle w:val="Table8ptText-ASDEFCON"/>
            </w:pPr>
            <w:r w:rsidRPr="00901668">
              <w:t>Physical Configuration Audit (PCA)</w:t>
            </w:r>
          </w:p>
        </w:tc>
        <w:tc>
          <w:tcPr>
            <w:tcW w:w="5274" w:type="dxa"/>
          </w:tcPr>
          <w:p w14:paraId="0ED5D74C" w14:textId="652C979F" w:rsidR="00E23D46" w:rsidRPr="00E20ED9" w:rsidRDefault="00E23D46" w:rsidP="00E23D46">
            <w:pPr>
              <w:pStyle w:val="Table8ptBP1-ASDEFCON"/>
            </w:pPr>
            <w:r w:rsidRPr="00E20ED9">
              <w:t xml:space="preserve">Entry </w:t>
            </w:r>
            <w:r w:rsidR="000F1FCB" w:rsidRPr="00E20ED9">
              <w:t xml:space="preserve">criteria </w:t>
            </w:r>
            <w:r w:rsidRPr="00E20ED9">
              <w:t xml:space="preserve">in </w:t>
            </w:r>
            <w:r w:rsidR="0062255D">
              <w:t>the Approved governing plan and the Contract</w:t>
            </w:r>
            <w:r w:rsidRPr="00E20ED9">
              <w:t xml:space="preserve"> met</w:t>
            </w:r>
          </w:p>
        </w:tc>
        <w:tc>
          <w:tcPr>
            <w:tcW w:w="6237" w:type="dxa"/>
          </w:tcPr>
          <w:p w14:paraId="3CB129EB" w14:textId="7AC19E7A" w:rsidR="00E23D46" w:rsidRPr="00743760" w:rsidRDefault="00E23D46" w:rsidP="00E23D46">
            <w:pPr>
              <w:pStyle w:val="Table8ptBP1-ASDEFCON"/>
            </w:pPr>
            <w:r w:rsidRPr="00743760">
              <w:t xml:space="preserve">Exit </w:t>
            </w:r>
            <w:r w:rsidR="000F1FCB" w:rsidRPr="00743760">
              <w:t xml:space="preserve">criteria </w:t>
            </w:r>
            <w:r w:rsidRPr="00743760">
              <w:t xml:space="preserve">in </w:t>
            </w:r>
            <w:r w:rsidR="0062255D">
              <w:t>the Approved governing plan and the Contract</w:t>
            </w:r>
            <w:r w:rsidRPr="00743760">
              <w:t xml:space="preserve"> met</w:t>
            </w:r>
          </w:p>
          <w:p w14:paraId="73A1F5C2" w14:textId="729025D2" w:rsidR="00E23D46" w:rsidRPr="00743760" w:rsidRDefault="00E23D46" w:rsidP="00E23D46">
            <w:pPr>
              <w:pStyle w:val="Table8ptBP1-ASDEFCON"/>
            </w:pPr>
            <w:r w:rsidRPr="00743760">
              <w:t xml:space="preserve">Acceptance/Approval (as </w:t>
            </w:r>
            <w:r w:rsidR="000F1FCB">
              <w:t>applicable</w:t>
            </w:r>
            <w:r w:rsidRPr="00743760">
              <w:t xml:space="preserve">) of all </w:t>
            </w:r>
            <w:r w:rsidR="000F1FCB">
              <w:t>data</w:t>
            </w:r>
            <w:r w:rsidRPr="00743760">
              <w:t xml:space="preserve"> items scheduled for delivery prior to or at PCA (for </w:t>
            </w:r>
            <w:r w:rsidR="000F1FCB">
              <w:t>data</w:t>
            </w:r>
            <w:r w:rsidRPr="00743760">
              <w:t xml:space="preserve"> items subject to Acceptance or Approval)</w:t>
            </w:r>
          </w:p>
          <w:p w14:paraId="275E0811" w14:textId="0BF1B6F2" w:rsidR="00E23D46" w:rsidRPr="00743760" w:rsidRDefault="00E23D46" w:rsidP="00E23D46">
            <w:pPr>
              <w:pStyle w:val="Table8ptBP1-ASDEFCON"/>
            </w:pPr>
            <w:r w:rsidRPr="00743760">
              <w:t xml:space="preserve">Delivery of all </w:t>
            </w:r>
            <w:r w:rsidR="000F1FCB">
              <w:t>data</w:t>
            </w:r>
            <w:r w:rsidRPr="00743760">
              <w:t xml:space="preserve"> items scheduled for delivery prior to or at PCA (for </w:t>
            </w:r>
            <w:r w:rsidR="000F1FCB">
              <w:t>data</w:t>
            </w:r>
            <w:r w:rsidRPr="00743760">
              <w:t xml:space="preserve"> items subject to Review)</w:t>
            </w:r>
          </w:p>
        </w:tc>
      </w:tr>
      <w:tr w:rsidR="00E23D46" w:rsidRPr="00E20ED9" w14:paraId="7B06CFE4" w14:textId="77777777" w:rsidTr="00DE49EE">
        <w:trPr>
          <w:cantSplit/>
        </w:trPr>
        <w:tc>
          <w:tcPr>
            <w:tcW w:w="2518" w:type="dxa"/>
          </w:tcPr>
          <w:p w14:paraId="3F78C604" w14:textId="77777777" w:rsidR="00E23D46" w:rsidRPr="00901668" w:rsidRDefault="00E23D46" w:rsidP="00E23D46">
            <w:pPr>
              <w:pStyle w:val="Table8ptText-ASDEFCON"/>
            </w:pPr>
            <w:r w:rsidRPr="00901668">
              <w:t>Final Acceptance (FA)</w:t>
            </w:r>
          </w:p>
        </w:tc>
        <w:tc>
          <w:tcPr>
            <w:tcW w:w="5274" w:type="dxa"/>
          </w:tcPr>
          <w:p w14:paraId="17516C9C" w14:textId="77777777" w:rsidR="00E23D46" w:rsidRPr="00E20ED9" w:rsidRDefault="00E23D46" w:rsidP="00E23D46">
            <w:pPr>
              <w:pStyle w:val="Table8ptBP1-ASDEFCON"/>
              <w:numPr>
                <w:ilvl w:val="0"/>
                <w:numId w:val="0"/>
              </w:numPr>
            </w:pPr>
          </w:p>
        </w:tc>
        <w:tc>
          <w:tcPr>
            <w:tcW w:w="6237" w:type="dxa"/>
          </w:tcPr>
          <w:p w14:paraId="27A8F2A6" w14:textId="53040EB8" w:rsidR="00E23D46" w:rsidRPr="00E20ED9" w:rsidRDefault="00E23D46" w:rsidP="00E23D46">
            <w:pPr>
              <w:pStyle w:val="Table8ptBP1-ASDEFCON"/>
            </w:pPr>
            <w:r>
              <w:t>The Commonwealth Representative has certified the Final Acceptance Certificate in accordance with clause 6.</w:t>
            </w:r>
            <w:r w:rsidR="009A79A9">
              <w:t>6</w:t>
            </w:r>
            <w:r>
              <w:t xml:space="preserve"> of the COC.</w:t>
            </w:r>
          </w:p>
        </w:tc>
      </w:tr>
    </w:tbl>
    <w:p w14:paraId="21817FFB" w14:textId="77777777" w:rsidR="00DE49EE" w:rsidRPr="00DE49EE" w:rsidRDefault="00DE49EE" w:rsidP="00DE49EE"/>
    <w:sectPr w:rsidR="00DE49EE" w:rsidRPr="00DE49EE" w:rsidSect="00E61278">
      <w:pgSz w:w="16840" w:h="11907" w:orient="landscape" w:code="9"/>
      <w:pgMar w:top="1418" w:right="1304" w:bottom="1418" w:left="907" w:header="567" w:footer="284" w:gutter="0"/>
      <w:paperSrc w:first="257" w:other="25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F9617" w14:textId="77777777" w:rsidR="00982904" w:rsidRDefault="00982904">
      <w:r>
        <w:separator/>
      </w:r>
    </w:p>
  </w:endnote>
  <w:endnote w:type="continuationSeparator" w:id="0">
    <w:p w14:paraId="43B205B2" w14:textId="77777777" w:rsidR="00982904" w:rsidRDefault="0098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8E3EDC" w14:paraId="394D30DA" w14:textId="77777777" w:rsidTr="00A42389">
      <w:tc>
        <w:tcPr>
          <w:tcW w:w="2500" w:type="pct"/>
        </w:tcPr>
        <w:p w14:paraId="2B22AA31" w14:textId="4A647CA9" w:rsidR="008E3EDC" w:rsidRDefault="00A9612E" w:rsidP="009E66C8">
          <w:pPr>
            <w:pStyle w:val="ASDEFCONHeaderFooterLeft"/>
          </w:pPr>
          <w:fldSimple w:instr=" DOCPROPERTY Footer_Left ">
            <w:r w:rsidR="007F0DF2">
              <w:t>Attachment to Draft Conditions of Contract</w:t>
            </w:r>
          </w:fldSimple>
          <w:r w:rsidR="008E3EDC">
            <w:t xml:space="preserve"> (</w:t>
          </w:r>
          <w:fldSimple w:instr=" DOCPROPERTY Version ">
            <w:r w:rsidR="00AF62F6">
              <w:t>V5.3</w:t>
            </w:r>
          </w:fldSimple>
          <w:r w:rsidR="008E3EDC">
            <w:t>)</w:t>
          </w:r>
        </w:p>
      </w:tc>
      <w:tc>
        <w:tcPr>
          <w:tcW w:w="2500" w:type="pct"/>
        </w:tcPr>
        <w:p w14:paraId="6BE7DE6F" w14:textId="3363193A" w:rsidR="008E3EDC" w:rsidRPr="009E5FC9" w:rsidRDefault="008E3EDC" w:rsidP="00A42389">
          <w:pPr>
            <w:pStyle w:val="ASDEFCONHeaderFooterRight"/>
            <w:rPr>
              <w:sz w:val="18"/>
              <w:szCs w:val="18"/>
            </w:rPr>
          </w:pPr>
          <w:r w:rsidRPr="009E5FC9">
            <w:rPr>
              <w:sz w:val="18"/>
              <w:szCs w:val="18"/>
            </w:rPr>
            <w:t>C-</w:t>
          </w:r>
          <w:r w:rsidRPr="009E5FC9">
            <w:rPr>
              <w:rStyle w:val="PageNumber"/>
              <w:color w:val="auto"/>
              <w:sz w:val="18"/>
              <w:szCs w:val="18"/>
            </w:rPr>
            <w:fldChar w:fldCharType="begin"/>
          </w:r>
          <w:r w:rsidRPr="009E5FC9">
            <w:rPr>
              <w:rStyle w:val="PageNumber"/>
              <w:color w:val="auto"/>
              <w:sz w:val="18"/>
              <w:szCs w:val="18"/>
            </w:rPr>
            <w:instrText xml:space="preserve"> PAGE </w:instrText>
          </w:r>
          <w:r w:rsidRPr="009E5FC9">
            <w:rPr>
              <w:rStyle w:val="PageNumber"/>
              <w:color w:val="auto"/>
              <w:sz w:val="18"/>
              <w:szCs w:val="18"/>
            </w:rPr>
            <w:fldChar w:fldCharType="separate"/>
          </w:r>
          <w:r w:rsidR="00AF62F6">
            <w:rPr>
              <w:rStyle w:val="PageNumber"/>
              <w:noProof/>
              <w:color w:val="auto"/>
              <w:sz w:val="18"/>
              <w:szCs w:val="18"/>
            </w:rPr>
            <w:t>1</w:t>
          </w:r>
          <w:r w:rsidRPr="009E5FC9">
            <w:rPr>
              <w:rStyle w:val="PageNumber"/>
              <w:color w:val="auto"/>
              <w:sz w:val="18"/>
              <w:szCs w:val="18"/>
            </w:rPr>
            <w:fldChar w:fldCharType="end"/>
          </w:r>
        </w:p>
      </w:tc>
    </w:tr>
    <w:tr w:rsidR="008E3EDC" w14:paraId="02DF544C" w14:textId="77777777" w:rsidTr="00A42389">
      <w:tc>
        <w:tcPr>
          <w:tcW w:w="5000" w:type="pct"/>
          <w:gridSpan w:val="2"/>
        </w:tcPr>
        <w:p w14:paraId="6157DDA8" w14:textId="0CD81BD6" w:rsidR="008E3EDC" w:rsidRDefault="00A9612E" w:rsidP="00A42389">
          <w:pPr>
            <w:pStyle w:val="ASDEFCONHeaderFooterClassification"/>
          </w:pPr>
          <w:fldSimple w:instr=" DOCPROPERTY Classification ">
            <w:r w:rsidR="007F0DF2">
              <w:t>Official</w:t>
            </w:r>
          </w:fldSimple>
        </w:p>
      </w:tc>
    </w:tr>
  </w:tbl>
  <w:p w14:paraId="4CB1880E" w14:textId="77777777" w:rsidR="008E3EDC" w:rsidRPr="00A42389" w:rsidRDefault="008E3EDC" w:rsidP="00A42389">
    <w:pPr>
      <w:pStyle w:val="ASDEFCONHeaderFooter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314"/>
      <w:gridCol w:w="7315"/>
    </w:tblGrid>
    <w:tr w:rsidR="008E3EDC" w14:paraId="55CFD546" w14:textId="77777777" w:rsidTr="00A42389">
      <w:tc>
        <w:tcPr>
          <w:tcW w:w="2500" w:type="pct"/>
        </w:tcPr>
        <w:p w14:paraId="20A57277" w14:textId="111A5591" w:rsidR="008E3EDC" w:rsidRDefault="00A9612E" w:rsidP="007F6CCD">
          <w:pPr>
            <w:pStyle w:val="ASDEFCONHeaderFooterLeft"/>
          </w:pPr>
          <w:fldSimple w:instr=" DOCPROPERTY Footer_Left ">
            <w:r w:rsidR="007F0DF2">
              <w:t>Attachment to Draft Conditions of Contract</w:t>
            </w:r>
          </w:fldSimple>
          <w:r w:rsidR="008E3EDC">
            <w:t xml:space="preserve"> (</w:t>
          </w:r>
          <w:fldSimple w:instr=" DOCPROPERTY Version ">
            <w:r w:rsidR="00AF62F6">
              <w:t>V5.3</w:t>
            </w:r>
          </w:fldSimple>
          <w:r w:rsidR="008E3EDC">
            <w:t>)</w:t>
          </w:r>
        </w:p>
      </w:tc>
      <w:tc>
        <w:tcPr>
          <w:tcW w:w="2500" w:type="pct"/>
        </w:tcPr>
        <w:p w14:paraId="062508D0" w14:textId="0491965F" w:rsidR="008E3EDC" w:rsidRPr="009E5FC9" w:rsidRDefault="008E3EDC" w:rsidP="00A42389">
          <w:pPr>
            <w:pStyle w:val="ASDEFCONHeaderFooterRight"/>
            <w:rPr>
              <w:sz w:val="18"/>
              <w:szCs w:val="18"/>
            </w:rPr>
          </w:pPr>
          <w:r w:rsidRPr="009E5FC9">
            <w:rPr>
              <w:sz w:val="18"/>
              <w:szCs w:val="18"/>
            </w:rPr>
            <w:t>C-</w:t>
          </w:r>
          <w:r w:rsidRPr="009E5FC9">
            <w:rPr>
              <w:rStyle w:val="PageNumber"/>
              <w:color w:val="auto"/>
              <w:sz w:val="18"/>
              <w:szCs w:val="18"/>
            </w:rPr>
            <w:fldChar w:fldCharType="begin"/>
          </w:r>
          <w:r w:rsidRPr="009E5FC9">
            <w:rPr>
              <w:rStyle w:val="PageNumber"/>
              <w:color w:val="auto"/>
              <w:sz w:val="18"/>
              <w:szCs w:val="18"/>
            </w:rPr>
            <w:instrText xml:space="preserve"> PAGE </w:instrText>
          </w:r>
          <w:r w:rsidRPr="009E5FC9">
            <w:rPr>
              <w:rStyle w:val="PageNumber"/>
              <w:color w:val="auto"/>
              <w:sz w:val="18"/>
              <w:szCs w:val="18"/>
            </w:rPr>
            <w:fldChar w:fldCharType="separate"/>
          </w:r>
          <w:r w:rsidR="00AF62F6">
            <w:rPr>
              <w:rStyle w:val="PageNumber"/>
              <w:noProof/>
              <w:color w:val="auto"/>
              <w:sz w:val="18"/>
              <w:szCs w:val="18"/>
            </w:rPr>
            <w:t>3</w:t>
          </w:r>
          <w:r w:rsidRPr="009E5FC9">
            <w:rPr>
              <w:rStyle w:val="PageNumber"/>
              <w:color w:val="auto"/>
              <w:sz w:val="18"/>
              <w:szCs w:val="18"/>
            </w:rPr>
            <w:fldChar w:fldCharType="end"/>
          </w:r>
        </w:p>
      </w:tc>
    </w:tr>
    <w:tr w:rsidR="008E3EDC" w14:paraId="26A2CCF4" w14:textId="77777777" w:rsidTr="00A42389">
      <w:tc>
        <w:tcPr>
          <w:tcW w:w="5000" w:type="pct"/>
          <w:gridSpan w:val="2"/>
        </w:tcPr>
        <w:p w14:paraId="2135C3BC" w14:textId="47417E00" w:rsidR="008E3EDC" w:rsidRDefault="00A9612E" w:rsidP="00A42389">
          <w:pPr>
            <w:pStyle w:val="ASDEFCONHeaderFooterClassification"/>
          </w:pPr>
          <w:fldSimple w:instr=" DOCPROPERTY Classification ">
            <w:r w:rsidR="007F0DF2">
              <w:t>Official</w:t>
            </w:r>
          </w:fldSimple>
        </w:p>
      </w:tc>
    </w:tr>
  </w:tbl>
  <w:p w14:paraId="4E9D7552" w14:textId="77777777" w:rsidR="008E3EDC" w:rsidRPr="00A42389" w:rsidRDefault="008E3EDC" w:rsidP="00A42389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DE7E3" w14:textId="77777777" w:rsidR="00982904" w:rsidRDefault="00982904">
      <w:r>
        <w:separator/>
      </w:r>
    </w:p>
  </w:footnote>
  <w:footnote w:type="continuationSeparator" w:id="0">
    <w:p w14:paraId="75421F60" w14:textId="77777777" w:rsidR="00982904" w:rsidRDefault="00982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8E3EDC" w14:paraId="7D68D75A" w14:textId="77777777" w:rsidTr="00A42389">
      <w:tc>
        <w:tcPr>
          <w:tcW w:w="5000" w:type="pct"/>
          <w:gridSpan w:val="2"/>
        </w:tcPr>
        <w:p w14:paraId="0E55674E" w14:textId="0A1BFFBF" w:rsidR="008E3EDC" w:rsidRDefault="00A9612E" w:rsidP="00A42389">
          <w:pPr>
            <w:pStyle w:val="ASDEFCONHeaderFooterClassification"/>
          </w:pPr>
          <w:fldSimple w:instr=" DOCPROPERTY Classification ">
            <w:r w:rsidR="007F0DF2">
              <w:t>Official</w:t>
            </w:r>
          </w:fldSimple>
        </w:p>
      </w:tc>
    </w:tr>
    <w:tr w:rsidR="008E3EDC" w14:paraId="58377CC7" w14:textId="77777777" w:rsidTr="00A42389">
      <w:tc>
        <w:tcPr>
          <w:tcW w:w="2500" w:type="pct"/>
        </w:tcPr>
        <w:p w14:paraId="3A1A847E" w14:textId="789AC572" w:rsidR="008E3EDC" w:rsidRDefault="00A9612E" w:rsidP="00A42389">
          <w:pPr>
            <w:pStyle w:val="ASDEFCONHeaderFooterLeft"/>
          </w:pPr>
          <w:fldSimple w:instr=" DOCPROPERTY Header_Left ">
            <w:r w:rsidR="007F0DF2">
              <w:t>ASDEFCON (Complex Materiel) Volume 2</w:t>
            </w:r>
          </w:fldSimple>
        </w:p>
      </w:tc>
      <w:tc>
        <w:tcPr>
          <w:tcW w:w="2500" w:type="pct"/>
        </w:tcPr>
        <w:p w14:paraId="2659A5B9" w14:textId="58DE72E8" w:rsidR="008E3EDC" w:rsidRDefault="00A9612E" w:rsidP="00A42389">
          <w:pPr>
            <w:pStyle w:val="ASDEFCONHeaderFooterRight"/>
          </w:pPr>
          <w:fldSimple w:instr=" DOCPROPERTY Header_Right ">
            <w:r w:rsidR="007F0DF2">
              <w:t>PART 2</w:t>
            </w:r>
          </w:fldSimple>
        </w:p>
      </w:tc>
    </w:tr>
  </w:tbl>
  <w:p w14:paraId="63BABE93" w14:textId="77777777" w:rsidR="008E3EDC" w:rsidRPr="00FC69BB" w:rsidRDefault="008E3EDC" w:rsidP="00FC2D3F">
    <w:pPr>
      <w:pStyle w:val="ASDEFCONTitle"/>
    </w:pPr>
    <w:r w:rsidRPr="006F2453">
      <w:t>ATTACHMENT 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314"/>
      <w:gridCol w:w="7315"/>
    </w:tblGrid>
    <w:tr w:rsidR="008E3EDC" w14:paraId="26851F5D" w14:textId="77777777" w:rsidTr="00A42389">
      <w:tc>
        <w:tcPr>
          <w:tcW w:w="5000" w:type="pct"/>
          <w:gridSpan w:val="2"/>
        </w:tcPr>
        <w:p w14:paraId="49FDBE94" w14:textId="7482B9FC" w:rsidR="008E3EDC" w:rsidRDefault="00A9612E" w:rsidP="00A42389">
          <w:pPr>
            <w:pStyle w:val="ASDEFCONHeaderFooterClassification"/>
          </w:pPr>
          <w:fldSimple w:instr=" DOCPROPERTY Classification ">
            <w:r w:rsidR="007F0DF2">
              <w:t>Official</w:t>
            </w:r>
          </w:fldSimple>
        </w:p>
      </w:tc>
    </w:tr>
    <w:tr w:rsidR="008E3EDC" w14:paraId="11CED7B0" w14:textId="77777777" w:rsidTr="00A42389">
      <w:tc>
        <w:tcPr>
          <w:tcW w:w="2500" w:type="pct"/>
        </w:tcPr>
        <w:p w14:paraId="5C110654" w14:textId="06FBCF93" w:rsidR="008E3EDC" w:rsidRDefault="00A9612E" w:rsidP="00A42389">
          <w:pPr>
            <w:pStyle w:val="ASDEFCONHeaderFooterLeft"/>
          </w:pPr>
          <w:fldSimple w:instr=" DOCPROPERTY Header_Left ">
            <w:r w:rsidR="007F0DF2">
              <w:t>ASDEFCON (Complex Materiel) Volume 2</w:t>
            </w:r>
          </w:fldSimple>
        </w:p>
      </w:tc>
      <w:tc>
        <w:tcPr>
          <w:tcW w:w="2500" w:type="pct"/>
        </w:tcPr>
        <w:p w14:paraId="142CB2AA" w14:textId="71D9CEF4" w:rsidR="008E3EDC" w:rsidRDefault="00A9612E" w:rsidP="00A42389">
          <w:pPr>
            <w:pStyle w:val="ASDEFCONHeaderFooterRight"/>
          </w:pPr>
          <w:fldSimple w:instr=" DOCPROPERTY Header_Right ">
            <w:r w:rsidR="007F0DF2">
              <w:t>PART 2</w:t>
            </w:r>
          </w:fldSimple>
        </w:p>
      </w:tc>
    </w:tr>
  </w:tbl>
  <w:p w14:paraId="473529B1" w14:textId="77777777" w:rsidR="008E3EDC" w:rsidRPr="00FC69BB" w:rsidRDefault="008E3EDC" w:rsidP="00FC2D3F">
    <w:pPr>
      <w:pStyle w:val="ASDEFCONTitle"/>
    </w:pPr>
    <w:r w:rsidRPr="006F2453">
      <w:t>ATTACHMENT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1D5B9A"/>
    <w:multiLevelType w:val="hybridMultilevel"/>
    <w:tmpl w:val="836ADC6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AA909C0"/>
    <w:multiLevelType w:val="hybridMultilevel"/>
    <w:tmpl w:val="836ADC6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0C090023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0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5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9"/>
  </w:num>
  <w:num w:numId="3">
    <w:abstractNumId w:val="22"/>
  </w:num>
  <w:num w:numId="4">
    <w:abstractNumId w:val="13"/>
  </w:num>
  <w:num w:numId="5">
    <w:abstractNumId w:val="14"/>
  </w:num>
  <w:num w:numId="6">
    <w:abstractNumId w:val="5"/>
  </w:num>
  <w:num w:numId="7">
    <w:abstractNumId w:val="8"/>
  </w:num>
  <w:num w:numId="8">
    <w:abstractNumId w:val="19"/>
  </w:num>
  <w:num w:numId="9">
    <w:abstractNumId w:val="1"/>
  </w:num>
  <w:num w:numId="10">
    <w:abstractNumId w:val="26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39"/>
  </w:num>
  <w:num w:numId="14">
    <w:abstractNumId w:val="3"/>
  </w:num>
  <w:num w:numId="15">
    <w:abstractNumId w:val="35"/>
  </w:num>
  <w:num w:numId="16">
    <w:abstractNumId w:val="24"/>
  </w:num>
  <w:num w:numId="17">
    <w:abstractNumId w:val="37"/>
  </w:num>
  <w:num w:numId="1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  <w:num w:numId="21">
    <w:abstractNumId w:val="40"/>
  </w:num>
  <w:num w:numId="22">
    <w:abstractNumId w:val="23"/>
  </w:num>
  <w:num w:numId="23">
    <w:abstractNumId w:val="32"/>
  </w:num>
  <w:num w:numId="24">
    <w:abstractNumId w:val="45"/>
  </w:num>
  <w:num w:numId="25">
    <w:abstractNumId w:val="16"/>
  </w:num>
  <w:num w:numId="26">
    <w:abstractNumId w:val="20"/>
  </w:num>
  <w:num w:numId="27">
    <w:abstractNumId w:val="47"/>
  </w:num>
  <w:num w:numId="28">
    <w:abstractNumId w:val="11"/>
  </w:num>
  <w:num w:numId="29">
    <w:abstractNumId w:val="9"/>
  </w:num>
  <w:num w:numId="30">
    <w:abstractNumId w:val="2"/>
  </w:num>
  <w:num w:numId="31">
    <w:abstractNumId w:val="6"/>
  </w:num>
  <w:num w:numId="32">
    <w:abstractNumId w:val="18"/>
  </w:num>
  <w:num w:numId="33">
    <w:abstractNumId w:val="0"/>
  </w:num>
  <w:num w:numId="34">
    <w:abstractNumId w:val="28"/>
  </w:num>
  <w:num w:numId="35">
    <w:abstractNumId w:val="42"/>
  </w:num>
  <w:num w:numId="36">
    <w:abstractNumId w:val="38"/>
  </w:num>
  <w:num w:numId="37">
    <w:abstractNumId w:val="43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</w:num>
  <w:num w:numId="40">
    <w:abstractNumId w:val="7"/>
  </w:num>
  <w:num w:numId="41">
    <w:abstractNumId w:val="46"/>
  </w:num>
  <w:num w:numId="42">
    <w:abstractNumId w:val="17"/>
  </w:num>
  <w:num w:numId="43">
    <w:abstractNumId w:val="30"/>
  </w:num>
  <w:num w:numId="44">
    <w:abstractNumId w:val="10"/>
  </w:num>
  <w:num w:numId="45">
    <w:abstractNumId w:val="4"/>
  </w:num>
  <w:num w:numId="46">
    <w:abstractNumId w:val="34"/>
  </w:num>
  <w:num w:numId="47">
    <w:abstractNumId w:val="21"/>
  </w:num>
  <w:num w:numId="48">
    <w:abstractNumId w:val="36"/>
  </w:num>
  <w:num w:numId="49">
    <w:abstractNumId w:val="25"/>
  </w:num>
  <w:num w:numId="50">
    <w:abstractNumId w:val="27"/>
  </w:num>
  <w:num w:numId="51">
    <w:abstractNumId w:val="16"/>
  </w:num>
  <w:num w:numId="52">
    <w:abstractNumId w:val="9"/>
    <w:lvlOverride w:ilvl="0">
      <w:startOverride w:val="1"/>
    </w:lvlOverride>
  </w:num>
  <w:num w:numId="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6"/>
  </w:num>
  <w:num w:numId="61">
    <w:abstractNumId w:val="16"/>
  </w:num>
  <w:num w:numId="62">
    <w:abstractNumId w:val="16"/>
  </w:num>
  <w:num w:numId="63">
    <w:abstractNumId w:val="16"/>
  </w:num>
  <w:num w:numId="64">
    <w:abstractNumId w:val="1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41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2F3"/>
    <w:rsid w:val="00006598"/>
    <w:rsid w:val="0001371A"/>
    <w:rsid w:val="00031F67"/>
    <w:rsid w:val="00034559"/>
    <w:rsid w:val="0005030B"/>
    <w:rsid w:val="000574FA"/>
    <w:rsid w:val="00071640"/>
    <w:rsid w:val="00073449"/>
    <w:rsid w:val="000A4DC7"/>
    <w:rsid w:val="000B77D4"/>
    <w:rsid w:val="000C28ED"/>
    <w:rsid w:val="000D5CB2"/>
    <w:rsid w:val="000F1FCB"/>
    <w:rsid w:val="000F4040"/>
    <w:rsid w:val="00103FAD"/>
    <w:rsid w:val="00125687"/>
    <w:rsid w:val="00133D80"/>
    <w:rsid w:val="00143D6C"/>
    <w:rsid w:val="00152F10"/>
    <w:rsid w:val="00167299"/>
    <w:rsid w:val="00187B11"/>
    <w:rsid w:val="00194551"/>
    <w:rsid w:val="001A6866"/>
    <w:rsid w:val="001B2802"/>
    <w:rsid w:val="001C73F6"/>
    <w:rsid w:val="001E1178"/>
    <w:rsid w:val="00200B38"/>
    <w:rsid w:val="00216AFD"/>
    <w:rsid w:val="002250AB"/>
    <w:rsid w:val="00226F37"/>
    <w:rsid w:val="002307DB"/>
    <w:rsid w:val="00235F5A"/>
    <w:rsid w:val="00266D6B"/>
    <w:rsid w:val="00275C92"/>
    <w:rsid w:val="0029574F"/>
    <w:rsid w:val="002B0CA3"/>
    <w:rsid w:val="002B1AAA"/>
    <w:rsid w:val="002B6699"/>
    <w:rsid w:val="002C5D7F"/>
    <w:rsid w:val="002D0A0B"/>
    <w:rsid w:val="002E3D2C"/>
    <w:rsid w:val="002F5DA1"/>
    <w:rsid w:val="00311532"/>
    <w:rsid w:val="00322BBC"/>
    <w:rsid w:val="0034554C"/>
    <w:rsid w:val="003476F2"/>
    <w:rsid w:val="0037333D"/>
    <w:rsid w:val="00383E26"/>
    <w:rsid w:val="0039232F"/>
    <w:rsid w:val="00396B1C"/>
    <w:rsid w:val="003C10D5"/>
    <w:rsid w:val="003C166D"/>
    <w:rsid w:val="003D59C6"/>
    <w:rsid w:val="003F09B7"/>
    <w:rsid w:val="003F7D29"/>
    <w:rsid w:val="00401DE3"/>
    <w:rsid w:val="0042053E"/>
    <w:rsid w:val="0042549F"/>
    <w:rsid w:val="004345BA"/>
    <w:rsid w:val="004467A3"/>
    <w:rsid w:val="0045227C"/>
    <w:rsid w:val="00476C64"/>
    <w:rsid w:val="004B686A"/>
    <w:rsid w:val="004B76FB"/>
    <w:rsid w:val="004D11FD"/>
    <w:rsid w:val="004D5DA7"/>
    <w:rsid w:val="004D7B7D"/>
    <w:rsid w:val="004E3584"/>
    <w:rsid w:val="004F7C18"/>
    <w:rsid w:val="0052367E"/>
    <w:rsid w:val="00525B97"/>
    <w:rsid w:val="00543003"/>
    <w:rsid w:val="00550109"/>
    <w:rsid w:val="00552535"/>
    <w:rsid w:val="00553836"/>
    <w:rsid w:val="00585D8B"/>
    <w:rsid w:val="005B0AEF"/>
    <w:rsid w:val="005C38D6"/>
    <w:rsid w:val="005C55C5"/>
    <w:rsid w:val="005D10FC"/>
    <w:rsid w:val="005D1DE4"/>
    <w:rsid w:val="005E580A"/>
    <w:rsid w:val="005F3245"/>
    <w:rsid w:val="005F327C"/>
    <w:rsid w:val="00607925"/>
    <w:rsid w:val="006102CD"/>
    <w:rsid w:val="00617251"/>
    <w:rsid w:val="0062255D"/>
    <w:rsid w:val="00647AA6"/>
    <w:rsid w:val="00650102"/>
    <w:rsid w:val="00650820"/>
    <w:rsid w:val="006532AC"/>
    <w:rsid w:val="00662D86"/>
    <w:rsid w:val="006822C4"/>
    <w:rsid w:val="00683136"/>
    <w:rsid w:val="006A0CCC"/>
    <w:rsid w:val="006C6D02"/>
    <w:rsid w:val="006D7BE2"/>
    <w:rsid w:val="006F2453"/>
    <w:rsid w:val="00710E3B"/>
    <w:rsid w:val="007163F5"/>
    <w:rsid w:val="007339FE"/>
    <w:rsid w:val="0074109A"/>
    <w:rsid w:val="00741F7B"/>
    <w:rsid w:val="00744066"/>
    <w:rsid w:val="00746A81"/>
    <w:rsid w:val="007619A8"/>
    <w:rsid w:val="00773B08"/>
    <w:rsid w:val="00783224"/>
    <w:rsid w:val="007A3D38"/>
    <w:rsid w:val="007A7FCC"/>
    <w:rsid w:val="007B16EC"/>
    <w:rsid w:val="007E760E"/>
    <w:rsid w:val="007F0DF2"/>
    <w:rsid w:val="007F6CCD"/>
    <w:rsid w:val="00801A0A"/>
    <w:rsid w:val="00801C91"/>
    <w:rsid w:val="008106F1"/>
    <w:rsid w:val="00811268"/>
    <w:rsid w:val="00844A76"/>
    <w:rsid w:val="00865EAB"/>
    <w:rsid w:val="00886BC5"/>
    <w:rsid w:val="00897169"/>
    <w:rsid w:val="008A4D8C"/>
    <w:rsid w:val="008D2E66"/>
    <w:rsid w:val="008E1913"/>
    <w:rsid w:val="008E3EDC"/>
    <w:rsid w:val="009022F3"/>
    <w:rsid w:val="009049E0"/>
    <w:rsid w:val="00907416"/>
    <w:rsid w:val="009145C1"/>
    <w:rsid w:val="00940487"/>
    <w:rsid w:val="009424A0"/>
    <w:rsid w:val="00944349"/>
    <w:rsid w:val="00977FE8"/>
    <w:rsid w:val="00982904"/>
    <w:rsid w:val="009A79A9"/>
    <w:rsid w:val="009D3519"/>
    <w:rsid w:val="009E236E"/>
    <w:rsid w:val="009E53BB"/>
    <w:rsid w:val="009E5FC9"/>
    <w:rsid w:val="009E66C8"/>
    <w:rsid w:val="009F300D"/>
    <w:rsid w:val="009F6B7D"/>
    <w:rsid w:val="00A06DCD"/>
    <w:rsid w:val="00A0709F"/>
    <w:rsid w:val="00A149F3"/>
    <w:rsid w:val="00A1530E"/>
    <w:rsid w:val="00A16633"/>
    <w:rsid w:val="00A20EAA"/>
    <w:rsid w:val="00A42389"/>
    <w:rsid w:val="00A51FC1"/>
    <w:rsid w:val="00A55FEF"/>
    <w:rsid w:val="00A7068F"/>
    <w:rsid w:val="00A8145D"/>
    <w:rsid w:val="00A83397"/>
    <w:rsid w:val="00A84EDE"/>
    <w:rsid w:val="00A8592E"/>
    <w:rsid w:val="00A92926"/>
    <w:rsid w:val="00A9612E"/>
    <w:rsid w:val="00AA034E"/>
    <w:rsid w:val="00AA7DFB"/>
    <w:rsid w:val="00AC4D5F"/>
    <w:rsid w:val="00AD7DE1"/>
    <w:rsid w:val="00AE1D9E"/>
    <w:rsid w:val="00AF62F6"/>
    <w:rsid w:val="00B31431"/>
    <w:rsid w:val="00B32433"/>
    <w:rsid w:val="00B50E2F"/>
    <w:rsid w:val="00B52B41"/>
    <w:rsid w:val="00B56FF2"/>
    <w:rsid w:val="00B612A9"/>
    <w:rsid w:val="00B66AC6"/>
    <w:rsid w:val="00B73973"/>
    <w:rsid w:val="00B739D0"/>
    <w:rsid w:val="00B85610"/>
    <w:rsid w:val="00BA3ABF"/>
    <w:rsid w:val="00BB0281"/>
    <w:rsid w:val="00BB0E06"/>
    <w:rsid w:val="00BB5255"/>
    <w:rsid w:val="00BD7F92"/>
    <w:rsid w:val="00BF4857"/>
    <w:rsid w:val="00BF5171"/>
    <w:rsid w:val="00C04B15"/>
    <w:rsid w:val="00C41BB2"/>
    <w:rsid w:val="00C43E65"/>
    <w:rsid w:val="00C53AC8"/>
    <w:rsid w:val="00C650DC"/>
    <w:rsid w:val="00C655FF"/>
    <w:rsid w:val="00C65E36"/>
    <w:rsid w:val="00C76E4D"/>
    <w:rsid w:val="00C774FD"/>
    <w:rsid w:val="00C77C9A"/>
    <w:rsid w:val="00C80E1E"/>
    <w:rsid w:val="00C84EAF"/>
    <w:rsid w:val="00CA13BD"/>
    <w:rsid w:val="00CE5DB9"/>
    <w:rsid w:val="00D043B2"/>
    <w:rsid w:val="00D23D0B"/>
    <w:rsid w:val="00D35D82"/>
    <w:rsid w:val="00D829D5"/>
    <w:rsid w:val="00D94D8B"/>
    <w:rsid w:val="00DB322C"/>
    <w:rsid w:val="00DB3AC9"/>
    <w:rsid w:val="00DC22D9"/>
    <w:rsid w:val="00DD17FD"/>
    <w:rsid w:val="00DD43ED"/>
    <w:rsid w:val="00DD4F60"/>
    <w:rsid w:val="00DE2B15"/>
    <w:rsid w:val="00DE33CC"/>
    <w:rsid w:val="00DE49EE"/>
    <w:rsid w:val="00E06AE2"/>
    <w:rsid w:val="00E14362"/>
    <w:rsid w:val="00E203C3"/>
    <w:rsid w:val="00E23D46"/>
    <w:rsid w:val="00E34BD9"/>
    <w:rsid w:val="00E3506B"/>
    <w:rsid w:val="00E45779"/>
    <w:rsid w:val="00E56045"/>
    <w:rsid w:val="00E61278"/>
    <w:rsid w:val="00E628B4"/>
    <w:rsid w:val="00E651DC"/>
    <w:rsid w:val="00E8550E"/>
    <w:rsid w:val="00EA605F"/>
    <w:rsid w:val="00EB15B6"/>
    <w:rsid w:val="00EB4C6F"/>
    <w:rsid w:val="00EE4FA7"/>
    <w:rsid w:val="00F16000"/>
    <w:rsid w:val="00F177CD"/>
    <w:rsid w:val="00F359D3"/>
    <w:rsid w:val="00F36CBC"/>
    <w:rsid w:val="00F432D7"/>
    <w:rsid w:val="00F463CE"/>
    <w:rsid w:val="00F51B30"/>
    <w:rsid w:val="00F53D22"/>
    <w:rsid w:val="00F66772"/>
    <w:rsid w:val="00F77C2E"/>
    <w:rsid w:val="00F80F98"/>
    <w:rsid w:val="00FA6F40"/>
    <w:rsid w:val="00FC2D3F"/>
    <w:rsid w:val="00FC69BB"/>
    <w:rsid w:val="00FE7A80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44C09"/>
  <w15:docId w15:val="{F23790E6-8BB9-4C46-A87F-4CF91072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2F6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AF62F6"/>
    <w:pPr>
      <w:keepNext/>
      <w:numPr>
        <w:numId w:val="2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AF62F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qFormat/>
    <w:rsid w:val="00B56FF2"/>
    <w:pPr>
      <w:keepNext/>
      <w:keepLines/>
      <w:numPr>
        <w:ilvl w:val="2"/>
        <w:numId w:val="12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basedOn w:val="Normal"/>
    <w:next w:val="Normal"/>
    <w:uiPriority w:val="9"/>
    <w:qFormat/>
    <w:rsid w:val="00B56FF2"/>
    <w:pPr>
      <w:keepNext/>
      <w:keepLines/>
      <w:numPr>
        <w:ilvl w:val="3"/>
        <w:numId w:val="12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basedOn w:val="Normal"/>
    <w:next w:val="Normal"/>
    <w:qFormat/>
    <w:rsid w:val="00B56FF2"/>
    <w:pPr>
      <w:numPr>
        <w:ilvl w:val="4"/>
        <w:numId w:val="12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B56FF2"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B56FF2"/>
    <w:pPr>
      <w:numPr>
        <w:ilvl w:val="6"/>
        <w:numId w:val="1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B56FF2"/>
    <w:pPr>
      <w:numPr>
        <w:ilvl w:val="7"/>
        <w:numId w:val="1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B56FF2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AF62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62F6"/>
  </w:style>
  <w:style w:type="paragraph" w:styleId="TOC1">
    <w:name w:val="toc 1"/>
    <w:next w:val="ASDEFCONNormal"/>
    <w:autoRedefine/>
    <w:uiPriority w:val="39"/>
    <w:rsid w:val="00AF62F6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AF62F6"/>
    <w:pPr>
      <w:tabs>
        <w:tab w:val="right" w:leader="dot" w:pos="9015"/>
      </w:tabs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AF62F6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AF62F6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AF62F6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AF62F6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AF62F6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AF62F6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AF62F6"/>
    <w:pPr>
      <w:spacing w:after="100"/>
      <w:ind w:left="160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paragraph" w:styleId="BalloonText">
    <w:name w:val="Balloon Text"/>
    <w:basedOn w:val="Normal"/>
    <w:autoRedefine/>
    <w:rsid w:val="00E06AE2"/>
    <w:rPr>
      <w:rFonts w:ascii="Times New Roman" w:hAnsi="Times New Roman"/>
      <w:sz w:val="24"/>
      <w:szCs w:val="20"/>
    </w:rPr>
  </w:style>
  <w:style w:type="table" w:styleId="TableGrid">
    <w:name w:val="Table Grid"/>
    <w:basedOn w:val="TableNormal"/>
    <w:rsid w:val="00B56FF2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B56FF2"/>
  </w:style>
  <w:style w:type="paragraph" w:customStyle="1" w:styleId="Style1">
    <w:name w:val="Style1"/>
    <w:basedOn w:val="Heading4"/>
    <w:rsid w:val="00B56FF2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B56FF2"/>
    <w:rPr>
      <w:szCs w:val="20"/>
    </w:rPr>
  </w:style>
  <w:style w:type="paragraph" w:styleId="Header">
    <w:name w:val="header"/>
    <w:basedOn w:val="Normal"/>
    <w:rsid w:val="00A51FC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51FC1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AF62F6"/>
    <w:pPr>
      <w:keepNext/>
      <w:keepLines/>
      <w:numPr>
        <w:ilvl w:val="1"/>
        <w:numId w:val="1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AF62F6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AF62F6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AF62F6"/>
    <w:pPr>
      <w:numPr>
        <w:ilvl w:val="2"/>
        <w:numId w:val="17"/>
      </w:numPr>
    </w:pPr>
  </w:style>
  <w:style w:type="paragraph" w:customStyle="1" w:styleId="COTCOCLV1-ASDEFCON">
    <w:name w:val="COT/COC LV1 - ASDEFCON"/>
    <w:basedOn w:val="ASDEFCONNormal"/>
    <w:next w:val="COTCOCLV2-ASDEFCON"/>
    <w:rsid w:val="00AF62F6"/>
    <w:pPr>
      <w:keepNext/>
      <w:keepLines/>
      <w:numPr>
        <w:numId w:val="1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AF62F6"/>
    <w:pPr>
      <w:numPr>
        <w:ilvl w:val="3"/>
        <w:numId w:val="17"/>
      </w:numPr>
    </w:pPr>
  </w:style>
  <w:style w:type="paragraph" w:customStyle="1" w:styleId="COTCOCLV5-ASDEFCON">
    <w:name w:val="COT/COC LV5 - ASDEFCON"/>
    <w:basedOn w:val="ASDEFCONNormal"/>
    <w:rsid w:val="00AF62F6"/>
    <w:pPr>
      <w:numPr>
        <w:ilvl w:val="4"/>
        <w:numId w:val="17"/>
      </w:numPr>
    </w:pPr>
  </w:style>
  <w:style w:type="paragraph" w:customStyle="1" w:styleId="COTCOCLV6-ASDEFCON">
    <w:name w:val="COT/COC LV6 - ASDEFCON"/>
    <w:basedOn w:val="ASDEFCONNormal"/>
    <w:rsid w:val="00AF62F6"/>
    <w:pPr>
      <w:keepLines/>
      <w:numPr>
        <w:ilvl w:val="5"/>
        <w:numId w:val="17"/>
      </w:numPr>
    </w:pPr>
  </w:style>
  <w:style w:type="paragraph" w:customStyle="1" w:styleId="ASDEFCONOption">
    <w:name w:val="ASDEFCON Option"/>
    <w:basedOn w:val="ASDEFCONNormal"/>
    <w:rsid w:val="00AF62F6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AF62F6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AF62F6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rsid w:val="00AF62F6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AF62F6"/>
    <w:pPr>
      <w:keepNext/>
      <w:keepLines/>
      <w:numPr>
        <w:numId w:val="1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AF62F6"/>
    <w:pPr>
      <w:numPr>
        <w:ilvl w:val="1"/>
        <w:numId w:val="1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AF62F6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AF62F6"/>
    <w:pPr>
      <w:numPr>
        <w:ilvl w:val="2"/>
        <w:numId w:val="1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AF62F6"/>
    <w:pPr>
      <w:numPr>
        <w:ilvl w:val="3"/>
        <w:numId w:val="18"/>
      </w:numPr>
    </w:pPr>
    <w:rPr>
      <w:szCs w:val="24"/>
    </w:rPr>
  </w:style>
  <w:style w:type="paragraph" w:customStyle="1" w:styleId="ASDEFCONCoverTitle">
    <w:name w:val="ASDEFCON Cover Title"/>
    <w:rsid w:val="00AF62F6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AF62F6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AF62F6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AF62F6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AF62F6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AF62F6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AF62F6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AF62F6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AF62F6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AF62F6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AF62F6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AF62F6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AF62F6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AF62F6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AF62F6"/>
    <w:pPr>
      <w:numPr>
        <w:numId w:val="1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AF62F6"/>
    <w:pPr>
      <w:numPr>
        <w:numId w:val="2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AF62F6"/>
    <w:pPr>
      <w:numPr>
        <w:numId w:val="2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AF62F6"/>
    <w:pPr>
      <w:numPr>
        <w:numId w:val="2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AF62F6"/>
    <w:pPr>
      <w:keepNext/>
      <w:numPr>
        <w:numId w:val="7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AF62F6"/>
    <w:pPr>
      <w:keepNext/>
      <w:numPr>
        <w:ilvl w:val="1"/>
        <w:numId w:val="7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AF62F6"/>
    <w:pPr>
      <w:keepNext/>
      <w:numPr>
        <w:ilvl w:val="2"/>
        <w:numId w:val="7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AF62F6"/>
    <w:pPr>
      <w:keepNext/>
      <w:numPr>
        <w:ilvl w:val="3"/>
        <w:numId w:val="7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AF62F6"/>
    <w:pPr>
      <w:keepNext/>
      <w:numPr>
        <w:ilvl w:val="4"/>
        <w:numId w:val="7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AF62F6"/>
    <w:pPr>
      <w:numPr>
        <w:ilvl w:val="5"/>
        <w:numId w:val="7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AF62F6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AF62F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AF62F6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AF62F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AF62F6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AF62F6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AF62F6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AF62F6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AF62F6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AF62F6"/>
    <w:pPr>
      <w:numPr>
        <w:ilvl w:val="6"/>
        <w:numId w:val="7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AF62F6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AF62F6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AF62F6"/>
    <w:rPr>
      <w:szCs w:val="20"/>
    </w:rPr>
  </w:style>
  <w:style w:type="paragraph" w:customStyle="1" w:styleId="ASDEFCONTextBlock">
    <w:name w:val="ASDEFCON TextBlock"/>
    <w:basedOn w:val="ASDEFCONNormal"/>
    <w:qFormat/>
    <w:rsid w:val="00AF62F6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AF62F6"/>
    <w:pPr>
      <w:numPr>
        <w:numId w:val="24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AF62F6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AF62F6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AF62F6"/>
    <w:pPr>
      <w:numPr>
        <w:numId w:val="3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AF62F6"/>
    <w:pPr>
      <w:numPr>
        <w:numId w:val="3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AF62F6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AF62F6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AF62F6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AF62F6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AF62F6"/>
    <w:pPr>
      <w:numPr>
        <w:numId w:val="25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AF62F6"/>
    <w:pPr>
      <w:numPr>
        <w:ilvl w:val="1"/>
        <w:numId w:val="2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AF62F6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AF62F6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AF62F6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AF62F6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AF62F6"/>
    <w:pPr>
      <w:numPr>
        <w:numId w:val="3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AF62F6"/>
    <w:pPr>
      <w:numPr>
        <w:ilvl w:val="1"/>
        <w:numId w:val="3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AF62F6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AF62F6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AF62F6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AF62F6"/>
    <w:pPr>
      <w:numPr>
        <w:numId w:val="3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AF62F6"/>
    <w:pPr>
      <w:numPr>
        <w:ilvl w:val="6"/>
        <w:numId w:val="26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AF62F6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AF62F6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AF62F6"/>
    <w:pPr>
      <w:numPr>
        <w:numId w:val="3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AF62F6"/>
    <w:pPr>
      <w:numPr>
        <w:numId w:val="28"/>
      </w:numPr>
    </w:pPr>
  </w:style>
  <w:style w:type="character" w:customStyle="1" w:styleId="ASDEFCONRecitalsCharChar">
    <w:name w:val="ASDEFCON Recitals Char Char"/>
    <w:link w:val="ASDEFCONRecitals"/>
    <w:rsid w:val="00AF62F6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AF62F6"/>
    <w:pPr>
      <w:numPr>
        <w:numId w:val="2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AF62F6"/>
    <w:pPr>
      <w:numPr>
        <w:numId w:val="30"/>
      </w:numPr>
    </w:pPr>
    <w:rPr>
      <w:b/>
      <w:i/>
    </w:rPr>
  </w:style>
  <w:style w:type="paragraph" w:styleId="Caption">
    <w:name w:val="caption"/>
    <w:basedOn w:val="Normal"/>
    <w:next w:val="Normal"/>
    <w:qFormat/>
    <w:rsid w:val="00AF62F6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AF62F6"/>
    <w:pPr>
      <w:numPr>
        <w:numId w:val="3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AF62F6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AF62F6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AF62F6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AF62F6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AF62F6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AF62F6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AF62F6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AF62F6"/>
    <w:pPr>
      <w:numPr>
        <w:ilvl w:val="1"/>
        <w:numId w:val="35"/>
      </w:numPr>
    </w:pPr>
  </w:style>
  <w:style w:type="character" w:styleId="PageNumber">
    <w:name w:val="page number"/>
    <w:basedOn w:val="DefaultParagraphFont"/>
    <w:rsid w:val="009E5FC9"/>
  </w:style>
  <w:style w:type="paragraph" w:styleId="CommentSubject">
    <w:name w:val="annotation subject"/>
    <w:basedOn w:val="CommentText"/>
    <w:next w:val="CommentText"/>
    <w:semiHidden/>
    <w:rsid w:val="00DE33CC"/>
    <w:rPr>
      <w:b/>
      <w:bCs/>
      <w:szCs w:val="20"/>
    </w:rPr>
  </w:style>
  <w:style w:type="character" w:customStyle="1" w:styleId="Heading2Char">
    <w:name w:val="Heading 2 Char"/>
    <w:link w:val="Heading2"/>
    <w:rsid w:val="00AF62F6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AF62F6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AF62F6"/>
    <w:pPr>
      <w:numPr>
        <w:numId w:val="47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1A0A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link w:val="Heading1"/>
    <w:locked/>
    <w:rsid w:val="00F36CBC"/>
    <w:rPr>
      <w:rFonts w:ascii="Arial" w:hAnsi="Arial"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5604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eEdgelow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FE8B1-6E3D-48CC-964D-2A34C886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241</TotalTime>
  <Pages>9</Pages>
  <Words>2537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CASG</Manager>
  <Company>Defence</Company>
  <LinksUpToDate>false</LinksUpToDate>
  <CharactersWithSpaces>16965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Commercial division</dc:creator>
  <cp:lastModifiedBy>Edgelow, Dave MR</cp:lastModifiedBy>
  <cp:revision>45</cp:revision>
  <dcterms:created xsi:type="dcterms:W3CDTF">2020-10-22T00:20:00Z</dcterms:created>
  <dcterms:modified xsi:type="dcterms:W3CDTF">2025-06-25T03:00:00Z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BM104596876</vt:lpwstr>
  </property>
  <property fmtid="{D5CDD505-2E9C-101B-9397-08002B2CF9AE}" pid="3" name="Objective-Title">
    <vt:lpwstr>010_CMV2_V5.3_CATTC_Delivery Schedule</vt:lpwstr>
  </property>
  <property fmtid="{D5CDD505-2E9C-101B-9397-08002B2CF9AE}" pid="4" name="Objective-Comment">
    <vt:lpwstr/>
  </property>
  <property fmtid="{D5CDD505-2E9C-101B-9397-08002B2CF9AE}" pid="5" name="Objective-CreationStamp">
    <vt:filetime>2026-05-11T05:21:48Z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2026-06-14T23:24:49Z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(aliased):02 ASDEFCON (Complex Materiel) Volume 2:ASDEFCON (Complex Materiel) Volume 2 Version 5.3 (2026 - Planned Release) - WORKING:02 Release Files:02 Clean Set:04 Attachments to the Draft Conditions of Contract:</vt:lpwstr>
  </property>
  <property fmtid="{D5CDD505-2E9C-101B-9397-08002B2CF9AE}" pid="12" name="Objective-Parent">
    <vt:lpwstr>04 Attachments to the Draft Conditions of Contract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2.2</vt:lpwstr>
  </property>
  <property fmtid="{D5CDD505-2E9C-101B-9397-08002B2CF9AE}" pid="15" name="Objective-VersionNumber">
    <vt:i4>4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Official</vt:lpwstr>
  </property>
  <property fmtid="{D5CDD505-2E9C-101B-9397-08002B2CF9AE}" pid="22" name="Version">
    <vt:lpwstr>V5.3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